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2426" w:rsidRDefault="001A2426" w:rsidP="001A2426">
      <w:pPr>
        <w:rPr>
          <w:b/>
          <w:sz w:val="28"/>
        </w:rPr>
      </w:pPr>
    </w:p>
    <w:p w:rsidR="00E12812" w:rsidRDefault="00E12812" w:rsidP="00E12812">
      <w:pPr>
        <w:pStyle w:val="Standardowytekst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E12812" w:rsidRPr="00E032AF" w:rsidRDefault="00E12812" w:rsidP="00E12812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BUDOWLANYCH   </w:t>
      </w:r>
    </w:p>
    <w:p w:rsidR="00F30288" w:rsidRDefault="00F30288" w:rsidP="00E12812">
      <w:pPr>
        <w:rPr>
          <w:b/>
          <w:sz w:val="28"/>
        </w:rPr>
      </w:pPr>
    </w:p>
    <w:p w:rsidR="00F30288" w:rsidRDefault="00F30288">
      <w:pPr>
        <w:jc w:val="center"/>
        <w:rPr>
          <w:b/>
          <w:sz w:val="28"/>
        </w:rPr>
      </w:pPr>
      <w:r>
        <w:rPr>
          <w:b/>
          <w:sz w:val="28"/>
        </w:rPr>
        <w:t>D - 03.01.01</w:t>
      </w:r>
    </w:p>
    <w:p w:rsidR="00F30288" w:rsidRDefault="00F30288">
      <w:pPr>
        <w:jc w:val="center"/>
        <w:rPr>
          <w:b/>
          <w:sz w:val="27"/>
        </w:rPr>
      </w:pPr>
    </w:p>
    <w:p w:rsidR="001A2426" w:rsidRPr="00E12812" w:rsidRDefault="00F30288" w:rsidP="00E12812">
      <w:pPr>
        <w:jc w:val="center"/>
        <w:rPr>
          <w:b/>
          <w:sz w:val="27"/>
        </w:rPr>
      </w:pPr>
      <w:r>
        <w:rPr>
          <w:b/>
          <w:sz w:val="28"/>
        </w:rPr>
        <w:t>PRZEPUSTY  POD  KORONĄ  DROGI</w:t>
      </w:r>
    </w:p>
    <w:p w:rsidR="00F30288" w:rsidRDefault="00F30288">
      <w:pPr>
        <w:pStyle w:val="Nagwek1"/>
      </w:pPr>
      <w:bookmarkStart w:id="0" w:name="_Toc404150096"/>
      <w:bookmarkStart w:id="1" w:name="_Toc416830698"/>
      <w:bookmarkStart w:id="2" w:name="_Toc424359826"/>
      <w:r>
        <w:t>1. WSTĘP</w:t>
      </w:r>
      <w:bookmarkEnd w:id="0"/>
      <w:bookmarkEnd w:id="1"/>
      <w:bookmarkEnd w:id="2"/>
    </w:p>
    <w:p w:rsidR="00F30288" w:rsidRDefault="00F30288" w:rsidP="00E12812">
      <w:pPr>
        <w:ind w:right="-14"/>
        <w:rPr>
          <w:b/>
        </w:rPr>
      </w:pPr>
      <w:r>
        <w:rPr>
          <w:b/>
        </w:rPr>
        <w:t xml:space="preserve">1.1. Przedmiot </w:t>
      </w:r>
      <w:r w:rsidR="001A2426">
        <w:rPr>
          <w:b/>
        </w:rPr>
        <w:t>S</w:t>
      </w:r>
      <w:r>
        <w:rPr>
          <w:b/>
        </w:rPr>
        <w:t>ST</w:t>
      </w:r>
    </w:p>
    <w:p w:rsidR="00AC727B" w:rsidRDefault="00F30288">
      <w:pPr>
        <w:ind w:right="-14"/>
      </w:pPr>
      <w:r>
        <w:rPr>
          <w:b/>
        </w:rPr>
        <w:tab/>
      </w:r>
      <w:r>
        <w:t xml:space="preserve">Przedmiotem niniejszej </w:t>
      </w:r>
      <w:r w:rsidR="001A2426">
        <w:tab/>
        <w:t>szczegółowej</w:t>
      </w:r>
      <w:r>
        <w:t xml:space="preserve"> specyfikacji technicznej </w:t>
      </w:r>
      <w:r w:rsidR="001A2426">
        <w:t>S</w:t>
      </w:r>
      <w:r>
        <w:t>ST są wymagania dotyczące wykonania i odbioru robót związanych z wykonywaniem przepustów pod koroną drogi oraz ścianek czołowych jako samodzielnych elementów</w:t>
      </w:r>
      <w:r w:rsidR="00AC727B">
        <w:t xml:space="preserve"> dla zadania:</w:t>
      </w:r>
      <w:r w:rsidR="00AC727B" w:rsidRPr="00AC727B">
        <w:t xml:space="preserve"> </w:t>
      </w:r>
    </w:p>
    <w:p w:rsidR="00F30288" w:rsidRDefault="00AC727B">
      <w:pPr>
        <w:ind w:right="-14"/>
      </w:pPr>
      <w:r>
        <w:t>BUDOWA CIĄGU PIESZO-ROWEROWEGO W PASIE ULIC MOROWNICKIEJ I WODNEJ W ŚMIGLU.</w:t>
      </w:r>
    </w:p>
    <w:p w:rsidR="00F30288" w:rsidRDefault="00F30288" w:rsidP="00AC727B">
      <w:pPr>
        <w:pStyle w:val="Nagwek2"/>
        <w:spacing w:before="0" w:after="0"/>
      </w:pPr>
      <w:r>
        <w:t xml:space="preserve">1.2. Zakres stosowania </w:t>
      </w:r>
      <w:r w:rsidR="001A2426">
        <w:t>S</w:t>
      </w:r>
      <w:r>
        <w:t>ST</w:t>
      </w:r>
    </w:p>
    <w:p w:rsidR="00F30288" w:rsidRDefault="00F30288" w:rsidP="00932109">
      <w:pPr>
        <w:pStyle w:val="tekstost"/>
      </w:pPr>
      <w:r>
        <w:tab/>
      </w:r>
      <w:r w:rsidR="001A2426">
        <w:t>Szczegółowa</w:t>
      </w:r>
      <w:r>
        <w:t xml:space="preserve"> specyfikacja techniczna (</w:t>
      </w:r>
      <w:r w:rsidR="001A2426">
        <w:t>S</w:t>
      </w:r>
      <w:r>
        <w:t>ST) stanowi obowiązując</w:t>
      </w:r>
      <w:r w:rsidR="001A2426">
        <w:t xml:space="preserve">y </w:t>
      </w:r>
      <w:r>
        <w:t xml:space="preserve"> dokument przetargowy i kontraktowy przy zlecaniu i realizacji robót </w:t>
      </w:r>
      <w:r w:rsidR="00AC727B">
        <w:t>wymienionych w pkt1.1</w:t>
      </w:r>
      <w:r w:rsidR="00932109" w:rsidRPr="00932109">
        <w:t xml:space="preserve"> </w:t>
      </w:r>
    </w:p>
    <w:p w:rsidR="00F30288" w:rsidRDefault="00F30288">
      <w:pPr>
        <w:pStyle w:val="Nagwek2"/>
      </w:pPr>
      <w:r>
        <w:t xml:space="preserve">1.3. Zakres robót objętych </w:t>
      </w:r>
      <w:r w:rsidR="001A2426">
        <w:t>S</w:t>
      </w:r>
      <w:r>
        <w:t>ST</w:t>
      </w:r>
    </w:p>
    <w:p w:rsidR="00F30288" w:rsidRDefault="00F30288">
      <w:pPr>
        <w:ind w:right="-14"/>
      </w:pPr>
      <w:r>
        <w:tab/>
        <w:t>Ustalenia zawarte w niniejszej specyfikacji dotyczą zasad prowadzenia robót związanych z wykonaniem przepustów pod koroną drogi oraz ścianek czołowych jako samodzielnych elementów.</w:t>
      </w:r>
    </w:p>
    <w:p w:rsidR="00F30288" w:rsidRDefault="00F30288">
      <w:pPr>
        <w:pStyle w:val="Nagwek2"/>
      </w:pPr>
      <w:r>
        <w:t>1.4. Określenia podstawowe</w:t>
      </w:r>
    </w:p>
    <w:p w:rsidR="00F30288" w:rsidRDefault="00F30288">
      <w:pPr>
        <w:ind w:right="-14"/>
      </w:pPr>
      <w:r>
        <w:rPr>
          <w:b/>
        </w:rPr>
        <w:t xml:space="preserve">1.4.1. </w:t>
      </w:r>
      <w:r>
        <w:t>Przepust - obiekt wybudowany w formie zamkniętej obudowy konstrukcyjnej, służący do przepływu małych cieków wodnych pod nasypami korpusu drogowego lub dla ruchu kołowego, pieszego.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1.4.2. </w:t>
      </w:r>
      <w:r>
        <w:t>Prefabrykat (element prefabrykowany) - część konstrukcyjna wykonana w zakładzie przemysłowym, z której po zmontowaniu na budowie, można wykonać przepust.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1.4.3. </w:t>
      </w:r>
      <w:r>
        <w:t>Przepust monolityczny - przepust, którego konstrukcja nośna tworzy jednolitą całość, z wyjątkiem przerw dylatacyjnych i wykonana jest w całości na mokro.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1.4.4. </w:t>
      </w:r>
      <w:r>
        <w:t>Przepust prefabrykowany - przepust, którego konstrukcja nośna wykonana jest z elementów prefabrykowanych.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1.4.5. </w:t>
      </w:r>
      <w:r>
        <w:t>Przepust betonowy - przepust, którego konstrukcja nośna wykonana jest z betonu.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1.4.6. </w:t>
      </w:r>
      <w:r>
        <w:t>Przepust żelbetowy - przepust, którego konstrukcja nośna wykonana jest z żelbetu.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1.4.7. </w:t>
      </w:r>
      <w:r>
        <w:t>Przepust ramowy - przepust, którego konstrukcja nośna wykonana jest w kształcie ramownicy pracującej na obciążenie pionowe i poziome.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1.4.8. </w:t>
      </w:r>
      <w:r>
        <w:t>Przepust sklepiony - przepust, w którym można wydzielić górną konstrukcję łukową przenoszącą obciążenie pionowe i poziome oraz fundament łuku.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1.4.9. </w:t>
      </w:r>
      <w:r>
        <w:t>Przepust rurowy - przepust, którego konstrukcja nośna wykonana jest z rur betonowych lub żelbetowych.</w:t>
      </w:r>
    </w:p>
    <w:p w:rsidR="00F30288" w:rsidRDefault="00F30288">
      <w:pPr>
        <w:spacing w:before="120"/>
        <w:ind w:right="-11"/>
      </w:pPr>
      <w:r>
        <w:rPr>
          <w:b/>
        </w:rPr>
        <w:t xml:space="preserve">1.4.10.  </w:t>
      </w:r>
      <w:r>
        <w:t>Ścianka czołowa przepustu - element początkowy lub końcowy przepustu w postaci ścian równoległych do osi drogi (lub głowic kołnierzowych), służący do możliwie łagodnego (bez dławienia) wprowadzenia wody do przepustu oraz do podtrzymania stoków nasypu drogowego, ustabilizowania stateczności całego przepustu i częściowego zabezpieczenia elementów środkowych przepustu przed przemarzaniem.</w:t>
      </w:r>
    </w:p>
    <w:p w:rsidR="00F30288" w:rsidRDefault="00F30288">
      <w:pPr>
        <w:spacing w:before="120"/>
        <w:ind w:right="-14"/>
      </w:pPr>
      <w:r>
        <w:rPr>
          <w:b/>
        </w:rPr>
        <w:t xml:space="preserve">1.4.11. </w:t>
      </w:r>
      <w:r>
        <w:t>Skrzydła wlotu lub wylotu przepustu - konstrukcje łączące się ze ściankami czołowymi przepustu, równoległe, prostopadłe lub ukośne do osi drogi, służące do zwiększenia zdolności przepustowej przepustu i podtrzymania stoków nasypu.</w:t>
      </w:r>
    </w:p>
    <w:p w:rsidR="00F30288" w:rsidRDefault="00F30288">
      <w:pPr>
        <w:spacing w:before="120"/>
        <w:ind w:right="-14"/>
      </w:pPr>
      <w:r>
        <w:rPr>
          <w:b/>
        </w:rPr>
        <w:t xml:space="preserve">1.4.12. </w:t>
      </w:r>
      <w:r>
        <w:t xml:space="preserve">Pozostałe określenia podstawowe są zgodne z obowiązującymi, odpowiednimi polskimi normami i z definicjami podanymi w </w:t>
      </w:r>
      <w:r w:rsidR="001A2426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F30288" w:rsidRDefault="00F30288" w:rsidP="00E12812">
      <w:pPr>
        <w:pStyle w:val="Nagwek2"/>
        <w:spacing w:before="0" w:after="0"/>
      </w:pPr>
      <w:r>
        <w:lastRenderedPageBreak/>
        <w:t xml:space="preserve">1.5. Ogólne wymagania dotyczące robót </w:t>
      </w:r>
    </w:p>
    <w:p w:rsidR="00F30288" w:rsidRDefault="00F30288">
      <w:pPr>
        <w:ind w:right="-14"/>
      </w:pPr>
      <w:r>
        <w:t xml:space="preserve">Ogólne wymagania dotyczące robót podano w </w:t>
      </w:r>
      <w:r w:rsidR="001A2426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F30288" w:rsidRDefault="00F30288">
      <w:pPr>
        <w:pStyle w:val="Nagwek1"/>
      </w:pPr>
      <w:bookmarkStart w:id="3" w:name="_Toc424359827"/>
      <w:r>
        <w:t>2. MATERIAŁY</w:t>
      </w:r>
      <w:bookmarkEnd w:id="3"/>
    </w:p>
    <w:p w:rsidR="00F30288" w:rsidRDefault="00F30288" w:rsidP="00E12812">
      <w:pPr>
        <w:pStyle w:val="Nagwek2"/>
        <w:spacing w:after="0"/>
      </w:pPr>
      <w:r>
        <w:t>2.1. Ogólne wymagania dotyczące materiałów</w:t>
      </w:r>
    </w:p>
    <w:p w:rsidR="00F30288" w:rsidRDefault="00F30288" w:rsidP="00E12812">
      <w:r>
        <w:tab/>
        <w:t xml:space="preserve">Ogólne wymagania dotyczące materiałów, ich pozyskiwania i składowania, podano w </w:t>
      </w:r>
      <w:r w:rsidR="001A2426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F30288" w:rsidRDefault="00F30288" w:rsidP="00E12812">
      <w:pPr>
        <w:pStyle w:val="Nagwek2"/>
        <w:spacing w:after="0"/>
      </w:pPr>
      <w:r>
        <w:t>2.2. Rodzaje materiałów</w:t>
      </w:r>
    </w:p>
    <w:p w:rsidR="00F30288" w:rsidRDefault="00F30288" w:rsidP="00E12812">
      <w:r>
        <w:tab/>
        <w:t xml:space="preserve">Materiałami stosowanymi przy wykonywaniu przepustów, objętych niniejszą </w:t>
      </w:r>
      <w:r w:rsidR="00E24FD2">
        <w:t>S</w:t>
      </w:r>
      <w:r>
        <w:t>ST są: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beton,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materiały na ławy fundamentowe,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materiały izolacyjne,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deskowanie konstrukcji betonowych i żelbetowych,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kamień łamany do ścianek czołowych.</w:t>
      </w:r>
    </w:p>
    <w:p w:rsidR="00F30288" w:rsidRDefault="00F30288" w:rsidP="00E12812">
      <w:pPr>
        <w:pStyle w:val="Nagwek2"/>
        <w:spacing w:after="0"/>
      </w:pPr>
      <w:r>
        <w:t>2.3. Beton i jego składniki</w:t>
      </w:r>
    </w:p>
    <w:p w:rsidR="00F30288" w:rsidRDefault="00F30288" w:rsidP="00E12812">
      <w:r>
        <w:rPr>
          <w:b/>
        </w:rPr>
        <w:t xml:space="preserve">2.3.1. </w:t>
      </w:r>
      <w:r>
        <w:t>Wymagane właściwości betonu</w:t>
      </w:r>
    </w:p>
    <w:p w:rsidR="00F30288" w:rsidRDefault="00F30288" w:rsidP="00E12812">
      <w:pPr>
        <w:spacing w:before="120"/>
      </w:pPr>
      <w:r>
        <w:tab/>
        <w:t>Poszczególne elementy konstrukcji przepustu betonowego w zależności od warunków ich eksploatacji, należy wykonywać zgodnie z „Wymaganiami i zaleceniami dotyczącymi wykonywania betonów do konstrukcji  mostowych” [45], z betonu klasy co najmniej:</w:t>
      </w:r>
    </w:p>
    <w:p w:rsidR="00F30288" w:rsidRDefault="00F30288" w:rsidP="00E12812">
      <w:r>
        <w:t>- B 30 - prefabrykaty, ścianki czołowe, przepusty, skrzydełka;</w:t>
      </w:r>
    </w:p>
    <w:p w:rsidR="00F30288" w:rsidRDefault="00F30288" w:rsidP="00E12812">
      <w:r>
        <w:t>- B 25 - fundamenty, warstwy ochronne.</w:t>
      </w:r>
    </w:p>
    <w:p w:rsidR="00F30288" w:rsidRDefault="00F30288" w:rsidP="00E12812">
      <w:r>
        <w:tab/>
        <w:t>Beton do konstrukcji przepustów betonowych  musi spełniać następujące wymagania wg PN-B-06250 [8]: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nasiąkliwość nie większa niż 4 %,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przepuszczalność wody - stopień wodoszczelności co najmniej W 8,</w:t>
      </w:r>
    </w:p>
    <w:p w:rsidR="00F30288" w:rsidRDefault="00F30288" w:rsidP="00E12812">
      <w:pPr>
        <w:numPr>
          <w:ilvl w:val="0"/>
          <w:numId w:val="1"/>
        </w:numPr>
        <w:rPr>
          <w:b/>
        </w:rPr>
      </w:pPr>
      <w:r>
        <w:t>odporność na działanie mrozu - stopień mrozoodporności co najmniej F 150.</w:t>
      </w:r>
    </w:p>
    <w:p w:rsidR="00F30288" w:rsidRDefault="00F30288" w:rsidP="00E12812">
      <w:pPr>
        <w:spacing w:before="120"/>
      </w:pPr>
      <w:r>
        <w:rPr>
          <w:b/>
        </w:rPr>
        <w:t>2.3.2.</w:t>
      </w:r>
      <w:r>
        <w:t xml:space="preserve"> Kruszywo</w:t>
      </w:r>
    </w:p>
    <w:p w:rsidR="00F30288" w:rsidRDefault="00F30288" w:rsidP="00E12812">
      <w:pPr>
        <w:spacing w:before="120"/>
        <w:rPr>
          <w:b/>
        </w:rPr>
      </w:pPr>
      <w:r>
        <w:tab/>
        <w:t>Kruszywo stosowane do wyrobu betonowych elementów konstrukcji przepustów powinno spełniać wymagania normy PN-B-06712 [12] dla kruszyw do betonów klas B 25, B 30 i wyższych.</w:t>
      </w:r>
    </w:p>
    <w:p w:rsidR="00F30288" w:rsidRDefault="00F30288" w:rsidP="00E12812">
      <w:pPr>
        <w:spacing w:before="60"/>
      </w:pPr>
      <w:r>
        <w:t>Grysy</w:t>
      </w:r>
    </w:p>
    <w:p w:rsidR="00F30288" w:rsidRDefault="00F30288" w:rsidP="00E12812">
      <w:r>
        <w:tab/>
        <w:t xml:space="preserve">Do betonów stosować należy grysy granitowe lub bazaltowe o maksymalnym wymiarze ziarna do </w:t>
      </w:r>
      <w:smartTag w:uri="urn:schemas-microsoft-com:office:smarttags" w:element="metricconverter">
        <w:smartTagPr>
          <w:attr w:name="ProductID" w:val="16 mm"/>
        </w:smartTagPr>
        <w:r>
          <w:t xml:space="preserve">16 </w:t>
        </w:r>
        <w:proofErr w:type="spellStart"/>
        <w:r>
          <w:t>mm</w:t>
        </w:r>
      </w:smartTag>
      <w:proofErr w:type="spellEnd"/>
      <w:r>
        <w:t xml:space="preserve">. Stosowanie grysów z innych skał dopuszcza się pod warunkiem zaakceptowania przez Inżyniera. </w:t>
      </w:r>
    </w:p>
    <w:p w:rsidR="00F30288" w:rsidRDefault="00F30288" w:rsidP="00E12812">
      <w:r>
        <w:tab/>
        <w:t>Grysy powinny odpowiadać wymaganiom podanym w tablicy 1.</w:t>
      </w:r>
    </w:p>
    <w:p w:rsidR="00F30288" w:rsidRDefault="00F30288" w:rsidP="00E12812">
      <w:pPr>
        <w:spacing w:before="120"/>
      </w:pPr>
      <w:r>
        <w:t>Tablica 1. Wymagania dla grysu do betonowych elementów konstrukcji przepustów</w:t>
      </w:r>
    </w:p>
    <w:p w:rsidR="00F30288" w:rsidRDefault="00F30288" w:rsidP="00E12812">
      <w:r>
        <w:t xml:space="preserve">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4536"/>
        <w:gridCol w:w="2410"/>
      </w:tblGrid>
      <w:tr w:rsidR="00F30288">
        <w:tc>
          <w:tcPr>
            <w:tcW w:w="637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Lp.</w:t>
            </w:r>
          </w:p>
        </w:tc>
        <w:tc>
          <w:tcPr>
            <w:tcW w:w="4536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Właściwości</w:t>
            </w:r>
          </w:p>
        </w:tc>
        <w:tc>
          <w:tcPr>
            <w:tcW w:w="2410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Wymagania</w:t>
            </w:r>
          </w:p>
        </w:tc>
      </w:tr>
      <w:tr w:rsidR="00F30288">
        <w:tc>
          <w:tcPr>
            <w:tcW w:w="637" w:type="dxa"/>
            <w:tcBorders>
              <w:top w:val="nil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1</w:t>
            </w:r>
          </w:p>
        </w:tc>
        <w:tc>
          <w:tcPr>
            <w:tcW w:w="4536" w:type="dxa"/>
            <w:tcBorders>
              <w:top w:val="nil"/>
            </w:tcBorders>
          </w:tcPr>
          <w:p w:rsidR="00F30288" w:rsidRDefault="00F30288" w:rsidP="00E12812">
            <w:pPr>
              <w:spacing w:before="60"/>
            </w:pPr>
            <w:r>
              <w:t>Zawartość pyłów mineralnych, %, nie więcej niż:</w:t>
            </w:r>
          </w:p>
        </w:tc>
        <w:tc>
          <w:tcPr>
            <w:tcW w:w="2410" w:type="dxa"/>
            <w:tcBorders>
              <w:top w:val="nil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1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spacing w:before="60"/>
              <w:jc w:val="center"/>
            </w:pPr>
            <w:r>
              <w:t>2</w:t>
            </w:r>
          </w:p>
        </w:tc>
        <w:tc>
          <w:tcPr>
            <w:tcW w:w="4536" w:type="dxa"/>
          </w:tcPr>
          <w:p w:rsidR="00F30288" w:rsidRDefault="00F30288" w:rsidP="00E12812">
            <w:pPr>
              <w:spacing w:before="60"/>
            </w:pPr>
            <w:r>
              <w:t xml:space="preserve">Zawartość </w:t>
            </w:r>
            <w:proofErr w:type="spellStart"/>
            <w:r>
              <w:t>ziarn</w:t>
            </w:r>
            <w:proofErr w:type="spellEnd"/>
            <w:r>
              <w:t xml:space="preserve"> nieforemnych, %, nie więcej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60"/>
              <w:jc w:val="center"/>
            </w:pPr>
            <w:r>
              <w:t>20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jc w:val="center"/>
            </w:pPr>
            <w:r>
              <w:t>3</w:t>
            </w:r>
          </w:p>
        </w:tc>
        <w:tc>
          <w:tcPr>
            <w:tcW w:w="4536" w:type="dxa"/>
          </w:tcPr>
          <w:p w:rsidR="00F30288" w:rsidRDefault="00F30288" w:rsidP="00E12812">
            <w:r>
              <w:t>Wskaźnik rozkruszenia, %, nie więcej niż:</w:t>
            </w:r>
          </w:p>
          <w:p w:rsidR="00F30288" w:rsidRDefault="00F30288" w:rsidP="00E12812">
            <w:r>
              <w:t>- dla grysów granitowych</w:t>
            </w:r>
          </w:p>
          <w:p w:rsidR="00F30288" w:rsidRDefault="00F30288" w:rsidP="00E12812">
            <w:r>
              <w:t>- dla grysów bazaltowych i innych</w:t>
            </w:r>
          </w:p>
        </w:tc>
        <w:tc>
          <w:tcPr>
            <w:tcW w:w="2410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16</w:t>
            </w:r>
          </w:p>
          <w:p w:rsidR="00F30288" w:rsidRDefault="00F30288" w:rsidP="00E12812">
            <w:pPr>
              <w:jc w:val="center"/>
            </w:pPr>
            <w:r>
              <w:t>8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spacing w:before="60"/>
              <w:jc w:val="center"/>
            </w:pPr>
            <w:r>
              <w:t>4</w:t>
            </w:r>
          </w:p>
        </w:tc>
        <w:tc>
          <w:tcPr>
            <w:tcW w:w="4536" w:type="dxa"/>
          </w:tcPr>
          <w:p w:rsidR="00F30288" w:rsidRDefault="00F30288" w:rsidP="00E12812">
            <w:pPr>
              <w:spacing w:before="60"/>
            </w:pPr>
            <w:r>
              <w:t>Nasiąkliwość, %, nie więcej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60"/>
              <w:jc w:val="center"/>
            </w:pPr>
            <w:r>
              <w:t>1,2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jc w:val="center"/>
            </w:pPr>
            <w:r>
              <w:t>5</w:t>
            </w:r>
          </w:p>
        </w:tc>
        <w:tc>
          <w:tcPr>
            <w:tcW w:w="4536" w:type="dxa"/>
          </w:tcPr>
          <w:p w:rsidR="00F30288" w:rsidRDefault="00F30288" w:rsidP="00E12812">
            <w:r>
              <w:t xml:space="preserve">Mrozoodporność wg metody bezpośredniej,   %, </w:t>
            </w:r>
          </w:p>
          <w:p w:rsidR="00F30288" w:rsidRDefault="00F30288" w:rsidP="00E12812">
            <w:r>
              <w:t>nie więcej niż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120"/>
              <w:jc w:val="center"/>
            </w:pPr>
            <w:r>
              <w:t>2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jc w:val="center"/>
            </w:pPr>
            <w:r>
              <w:t>6</w:t>
            </w:r>
          </w:p>
        </w:tc>
        <w:tc>
          <w:tcPr>
            <w:tcW w:w="4536" w:type="dxa"/>
          </w:tcPr>
          <w:p w:rsidR="00F30288" w:rsidRDefault="00F30288" w:rsidP="00E12812">
            <w:r>
              <w:t>Mrozoodporność wg zmodyfikowanej metody bezpośredniej (wg PN-B-11112 [19]), %, nie więcej niż:</w:t>
            </w:r>
          </w:p>
        </w:tc>
        <w:tc>
          <w:tcPr>
            <w:tcW w:w="2410" w:type="dxa"/>
          </w:tcPr>
          <w:p w:rsidR="00F30288" w:rsidRDefault="00F30288" w:rsidP="00E12812"/>
          <w:p w:rsidR="00F30288" w:rsidRDefault="00F30288" w:rsidP="00E12812">
            <w:pPr>
              <w:jc w:val="center"/>
            </w:pPr>
            <w:r>
              <w:t>10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spacing w:before="60"/>
              <w:jc w:val="center"/>
            </w:pPr>
            <w:r>
              <w:t>7</w:t>
            </w:r>
          </w:p>
        </w:tc>
        <w:tc>
          <w:tcPr>
            <w:tcW w:w="4536" w:type="dxa"/>
          </w:tcPr>
          <w:p w:rsidR="00F30288" w:rsidRDefault="00F30288" w:rsidP="00E12812">
            <w:pPr>
              <w:spacing w:before="60"/>
            </w:pPr>
            <w:r>
              <w:t>Zawartość związków siarki, %, nie więcej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60"/>
              <w:jc w:val="center"/>
            </w:pPr>
            <w:r>
              <w:t>0,1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spacing w:before="60"/>
              <w:jc w:val="center"/>
            </w:pPr>
            <w:r>
              <w:t>8</w:t>
            </w:r>
          </w:p>
        </w:tc>
        <w:tc>
          <w:tcPr>
            <w:tcW w:w="4536" w:type="dxa"/>
          </w:tcPr>
          <w:p w:rsidR="00F30288" w:rsidRDefault="00F30288" w:rsidP="00E12812">
            <w:pPr>
              <w:spacing w:before="60"/>
            </w:pPr>
            <w:r>
              <w:t>Zawartość zanieczyszczeń obcych, %, nie więcej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60"/>
              <w:jc w:val="center"/>
            </w:pPr>
            <w:r>
              <w:t>0,25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jc w:val="center"/>
            </w:pPr>
            <w:r>
              <w:t>9</w:t>
            </w:r>
          </w:p>
        </w:tc>
        <w:tc>
          <w:tcPr>
            <w:tcW w:w="4536" w:type="dxa"/>
          </w:tcPr>
          <w:p w:rsidR="00F30288" w:rsidRDefault="00F30288" w:rsidP="00E12812">
            <w:r>
              <w:t>Zawartość zanieczyszczeń organicznych. Barwa cieczy nad kruszywem nie ciemniejsza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120"/>
              <w:jc w:val="center"/>
            </w:pPr>
            <w:r>
              <w:t>wzorcowa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lastRenderedPageBreak/>
              <w:t>10</w:t>
            </w:r>
          </w:p>
        </w:tc>
        <w:tc>
          <w:tcPr>
            <w:tcW w:w="4536" w:type="dxa"/>
          </w:tcPr>
          <w:p w:rsidR="00F30288" w:rsidRDefault="00F30288" w:rsidP="00E12812"/>
          <w:p w:rsidR="00F30288" w:rsidRDefault="00F30288" w:rsidP="00E12812">
            <w:r>
              <w:lastRenderedPageBreak/>
              <w:t>Reaktywność alkaliczna (wg PN-B-06714-34 [18])</w:t>
            </w:r>
          </w:p>
        </w:tc>
        <w:tc>
          <w:tcPr>
            <w:tcW w:w="2410" w:type="dxa"/>
          </w:tcPr>
          <w:p w:rsidR="00F30288" w:rsidRDefault="00F30288" w:rsidP="00E12812">
            <w:pPr>
              <w:jc w:val="center"/>
            </w:pPr>
            <w:r>
              <w:lastRenderedPageBreak/>
              <w:t xml:space="preserve">nie wywołująca </w:t>
            </w:r>
            <w:r>
              <w:lastRenderedPageBreak/>
              <w:t>zwiększenia wymiarów liniowych ponad 0,1%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spacing w:before="60"/>
              <w:jc w:val="center"/>
            </w:pPr>
            <w:r>
              <w:lastRenderedPageBreak/>
              <w:t>11</w:t>
            </w:r>
          </w:p>
        </w:tc>
        <w:tc>
          <w:tcPr>
            <w:tcW w:w="4536" w:type="dxa"/>
          </w:tcPr>
          <w:p w:rsidR="00F30288" w:rsidRDefault="00F30288" w:rsidP="00E12812">
            <w:pPr>
              <w:spacing w:before="60"/>
            </w:pPr>
            <w:r>
              <w:t>Zawartość podziarna, %, nie więcej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60"/>
              <w:jc w:val="center"/>
            </w:pPr>
            <w:r>
              <w:t>5</w:t>
            </w:r>
          </w:p>
        </w:tc>
      </w:tr>
      <w:tr w:rsidR="00F30288">
        <w:tc>
          <w:tcPr>
            <w:tcW w:w="637" w:type="dxa"/>
          </w:tcPr>
          <w:p w:rsidR="00F30288" w:rsidRDefault="00F30288" w:rsidP="00E12812">
            <w:pPr>
              <w:spacing w:before="60"/>
              <w:jc w:val="center"/>
            </w:pPr>
            <w:r>
              <w:t>12</w:t>
            </w:r>
          </w:p>
        </w:tc>
        <w:tc>
          <w:tcPr>
            <w:tcW w:w="4536" w:type="dxa"/>
          </w:tcPr>
          <w:p w:rsidR="00F30288" w:rsidRDefault="00F30288" w:rsidP="00E12812">
            <w:pPr>
              <w:spacing w:before="60"/>
            </w:pPr>
            <w:r>
              <w:t>Zawartość nadziarna, %, nie więcej niż:</w:t>
            </w:r>
          </w:p>
        </w:tc>
        <w:tc>
          <w:tcPr>
            <w:tcW w:w="2410" w:type="dxa"/>
          </w:tcPr>
          <w:p w:rsidR="00F30288" w:rsidRDefault="00F30288" w:rsidP="00E12812">
            <w:pPr>
              <w:spacing w:before="60"/>
              <w:jc w:val="center"/>
            </w:pPr>
            <w:r>
              <w:t>10</w:t>
            </w:r>
          </w:p>
        </w:tc>
      </w:tr>
    </w:tbl>
    <w:p w:rsidR="00F30288" w:rsidRDefault="00F30288" w:rsidP="00E12812">
      <w:pPr>
        <w:rPr>
          <w:b/>
        </w:rPr>
      </w:pPr>
      <w:r>
        <w:t xml:space="preserve"> </w:t>
      </w:r>
    </w:p>
    <w:p w:rsidR="00F30288" w:rsidRDefault="00F30288" w:rsidP="00E12812">
      <w:r>
        <w:rPr>
          <w:b/>
        </w:rPr>
        <w:t xml:space="preserve">   </w:t>
      </w:r>
    </w:p>
    <w:p w:rsidR="00F30288" w:rsidRDefault="00F30288" w:rsidP="00E12812"/>
    <w:p w:rsidR="00F30288" w:rsidRDefault="00F30288" w:rsidP="00E12812">
      <w:r>
        <w:rPr>
          <w:b/>
        </w:rPr>
        <w:t xml:space="preserve"> </w:t>
      </w:r>
      <w:r>
        <w:t>Piasek</w:t>
      </w:r>
    </w:p>
    <w:p w:rsidR="00F30288" w:rsidRDefault="00F30288" w:rsidP="00E12812">
      <w:r>
        <w:tab/>
        <w:t>Należy stosować piaski pochodzenia rzecznego, albo będące kompozycją piasku rzecznego i kopalnianego płukanego. Piaski powinny odpowiadać wymaganiom podanym w tablicy 2.</w:t>
      </w:r>
    </w:p>
    <w:p w:rsidR="00F30288" w:rsidRDefault="00F30288" w:rsidP="00E12812">
      <w:pPr>
        <w:spacing w:before="120"/>
      </w:pPr>
      <w:r>
        <w:t xml:space="preserve">Tablica 2. Wymagania dla piasku do betonowych elementów konstrukcji </w:t>
      </w:r>
    </w:p>
    <w:p w:rsidR="00F30288" w:rsidRDefault="00F30288" w:rsidP="00E12812">
      <w:r>
        <w:t xml:space="preserve">                przepustów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/>
      </w:tblPr>
      <w:tblGrid>
        <w:gridCol w:w="496"/>
        <w:gridCol w:w="4253"/>
        <w:gridCol w:w="2693"/>
      </w:tblGrid>
      <w:tr w:rsidR="00F30288">
        <w:tc>
          <w:tcPr>
            <w:tcW w:w="496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Lp.</w:t>
            </w:r>
          </w:p>
        </w:tc>
        <w:tc>
          <w:tcPr>
            <w:tcW w:w="4253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Właściwości</w:t>
            </w:r>
          </w:p>
        </w:tc>
        <w:tc>
          <w:tcPr>
            <w:tcW w:w="2693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Wymagania</w:t>
            </w:r>
          </w:p>
        </w:tc>
      </w:tr>
      <w:tr w:rsidR="00F30288">
        <w:tc>
          <w:tcPr>
            <w:tcW w:w="496" w:type="dxa"/>
            <w:tcBorders>
              <w:top w:val="nil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1</w:t>
            </w:r>
          </w:p>
        </w:tc>
        <w:tc>
          <w:tcPr>
            <w:tcW w:w="4253" w:type="dxa"/>
            <w:tcBorders>
              <w:top w:val="nil"/>
            </w:tcBorders>
          </w:tcPr>
          <w:p w:rsidR="00F30288" w:rsidRDefault="00F30288" w:rsidP="00E12812">
            <w:pPr>
              <w:spacing w:before="60"/>
            </w:pPr>
            <w:r>
              <w:t>Zawartość pyłów mineralnych, %, nie więcej niż:</w:t>
            </w:r>
          </w:p>
        </w:tc>
        <w:tc>
          <w:tcPr>
            <w:tcW w:w="2693" w:type="dxa"/>
            <w:tcBorders>
              <w:top w:val="nil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1,5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spacing w:before="60"/>
              <w:jc w:val="center"/>
            </w:pPr>
            <w:r>
              <w:t>2</w:t>
            </w:r>
          </w:p>
        </w:tc>
        <w:tc>
          <w:tcPr>
            <w:tcW w:w="4253" w:type="dxa"/>
          </w:tcPr>
          <w:p w:rsidR="00F30288" w:rsidRDefault="00F30288" w:rsidP="00E12812">
            <w:pPr>
              <w:spacing w:before="60"/>
            </w:pPr>
            <w:r>
              <w:t>Zawartość związków siarki, %, nie więcej niż:</w:t>
            </w:r>
          </w:p>
        </w:tc>
        <w:tc>
          <w:tcPr>
            <w:tcW w:w="2693" w:type="dxa"/>
          </w:tcPr>
          <w:p w:rsidR="00F30288" w:rsidRDefault="00F30288" w:rsidP="00E12812">
            <w:pPr>
              <w:spacing w:before="60"/>
              <w:jc w:val="center"/>
            </w:pPr>
            <w:r>
              <w:t>0,2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spacing w:before="60"/>
              <w:jc w:val="center"/>
            </w:pPr>
            <w:r>
              <w:t>3</w:t>
            </w:r>
          </w:p>
        </w:tc>
        <w:tc>
          <w:tcPr>
            <w:tcW w:w="4253" w:type="dxa"/>
          </w:tcPr>
          <w:p w:rsidR="00F30288" w:rsidRDefault="00F30288" w:rsidP="00E12812">
            <w:pPr>
              <w:tabs>
                <w:tab w:val="left" w:pos="9143"/>
              </w:tabs>
              <w:spacing w:before="60"/>
            </w:pPr>
            <w:r>
              <w:t>Zawartość zanieczyszczeń obcych, %, nie więcej niż:</w:t>
            </w:r>
          </w:p>
        </w:tc>
        <w:tc>
          <w:tcPr>
            <w:tcW w:w="2693" w:type="dxa"/>
          </w:tcPr>
          <w:p w:rsidR="00F30288" w:rsidRDefault="00F30288" w:rsidP="00E12812">
            <w:pPr>
              <w:spacing w:before="120"/>
              <w:jc w:val="center"/>
            </w:pPr>
            <w:r>
              <w:t>0,25</w:t>
            </w:r>
          </w:p>
          <w:p w:rsidR="00F30288" w:rsidRDefault="00F30288" w:rsidP="00E12812">
            <w:pPr>
              <w:jc w:val="center"/>
            </w:pP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spacing w:before="60"/>
              <w:jc w:val="center"/>
            </w:pPr>
            <w:r>
              <w:t>4</w:t>
            </w:r>
          </w:p>
        </w:tc>
        <w:tc>
          <w:tcPr>
            <w:tcW w:w="4253" w:type="dxa"/>
          </w:tcPr>
          <w:p w:rsidR="00F30288" w:rsidRDefault="00F30288" w:rsidP="00E12812">
            <w:pPr>
              <w:spacing w:before="60"/>
            </w:pPr>
            <w:r>
              <w:t>Zawartość zanieczyszczeń organicznych. Barwa cieczy nad kruszywem  nie ciemniejsza niż:</w:t>
            </w:r>
          </w:p>
        </w:tc>
        <w:tc>
          <w:tcPr>
            <w:tcW w:w="2693" w:type="dxa"/>
          </w:tcPr>
          <w:p w:rsidR="00F30288" w:rsidRDefault="00F30288" w:rsidP="00E12812">
            <w:pPr>
              <w:spacing w:before="120"/>
              <w:jc w:val="center"/>
            </w:pPr>
            <w:r>
              <w:t>wzorcowa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5</w:t>
            </w:r>
          </w:p>
        </w:tc>
        <w:tc>
          <w:tcPr>
            <w:tcW w:w="4253" w:type="dxa"/>
          </w:tcPr>
          <w:p w:rsidR="00F30288" w:rsidRDefault="00F30288" w:rsidP="00E12812"/>
          <w:p w:rsidR="00F30288" w:rsidRDefault="00F30288" w:rsidP="00E12812">
            <w:r>
              <w:t>Reaktywność alkaliczna (wg PN-B-06714-34 [18])</w:t>
            </w:r>
          </w:p>
        </w:tc>
        <w:tc>
          <w:tcPr>
            <w:tcW w:w="2693" w:type="dxa"/>
          </w:tcPr>
          <w:p w:rsidR="00F30288" w:rsidRDefault="00F30288" w:rsidP="00E12812">
            <w:pPr>
              <w:spacing w:before="60"/>
              <w:jc w:val="center"/>
            </w:pPr>
            <w:r>
              <w:t>nie wywołująca zwiększenia wymiarów liniowych ponad 0,1%</w:t>
            </w:r>
          </w:p>
        </w:tc>
      </w:tr>
    </w:tbl>
    <w:p w:rsidR="00F30288" w:rsidRDefault="00F30288" w:rsidP="00E12812"/>
    <w:p w:rsidR="00F30288" w:rsidRDefault="00F30288" w:rsidP="00E12812">
      <w:r>
        <w:tab/>
        <w:t>Zawartość poszczególnych frakcji w stosie okruchowym piasku powinna wynosić:</w:t>
      </w:r>
    </w:p>
    <w:p w:rsidR="00F30288" w:rsidRDefault="00F30288" w:rsidP="00E12812">
      <w:r>
        <w:t xml:space="preserve">do </w:t>
      </w:r>
      <w:smartTag w:uri="urn:schemas-microsoft-com:office:smarttags" w:element="metricconverter">
        <w:smartTagPr>
          <w:attr w:name="ProductID" w:val="0,25 mm"/>
        </w:smartTagPr>
        <w:r>
          <w:t>0,25 mm</w:t>
        </w:r>
      </w:smartTag>
      <w:r>
        <w:t xml:space="preserve">   -   od 14</w:t>
      </w:r>
      <w:r>
        <w:rPr>
          <w:b/>
        </w:rPr>
        <w:t xml:space="preserve"> </w:t>
      </w:r>
      <w:r>
        <w:t>do</w:t>
      </w:r>
      <w:r>
        <w:rPr>
          <w:b/>
        </w:rPr>
        <w:t xml:space="preserve"> </w:t>
      </w:r>
      <w:r>
        <w:t>19 %</w:t>
      </w:r>
    </w:p>
    <w:p w:rsidR="00F30288" w:rsidRDefault="00F30288" w:rsidP="00E12812">
      <w:r>
        <w:t xml:space="preserve">do </w:t>
      </w:r>
      <w:smartTag w:uri="urn:schemas-microsoft-com:office:smarttags" w:element="metricconverter">
        <w:smartTagPr>
          <w:attr w:name="ProductID" w:val="0,5 mm"/>
        </w:smartTagPr>
        <w:r>
          <w:t>0,5 mm</w:t>
        </w:r>
      </w:smartTag>
      <w:r>
        <w:t xml:space="preserve">     -   od 33 do 48 %</w:t>
      </w:r>
    </w:p>
    <w:p w:rsidR="00F30288" w:rsidRDefault="00F30288" w:rsidP="00E12812">
      <w:r>
        <w:t xml:space="preserve">do </w:t>
      </w:r>
      <w:smartTag w:uri="urn:schemas-microsoft-com:office:smarttags" w:element="metricconverter">
        <w:smartTagPr>
          <w:attr w:name="ProductID" w:val="1 mm"/>
        </w:smartTagPr>
        <w:r>
          <w:t>1 mm</w:t>
        </w:r>
      </w:smartTag>
      <w:r>
        <w:t xml:space="preserve">        -   od 57 do 76 %</w:t>
      </w:r>
    </w:p>
    <w:p w:rsidR="00F30288" w:rsidRDefault="00F30288" w:rsidP="00E12812">
      <w:pPr>
        <w:spacing w:before="120"/>
      </w:pPr>
      <w:r>
        <w:t>Żwir</w:t>
      </w:r>
    </w:p>
    <w:p w:rsidR="00F30288" w:rsidRDefault="00F30288" w:rsidP="00E12812">
      <w:r>
        <w:tab/>
        <w:t>Żwir powinien spełniać wymagania normy PN-B-06712 [12] dla marki 30 w zakresie cech fizycznych i chemicznych.</w:t>
      </w:r>
    </w:p>
    <w:p w:rsidR="00F30288" w:rsidRDefault="00F30288" w:rsidP="00E12812">
      <w:r>
        <w:tab/>
        <w:t>Ponadto mrozoodporność żwiru badaną zmodyfikowaną metodą bezpośrednią wg PN-B-11112 [19] ogranicza się do 10 %.</w:t>
      </w:r>
    </w:p>
    <w:p w:rsidR="00F30288" w:rsidRDefault="00F30288" w:rsidP="00E12812">
      <w:r>
        <w:tab/>
        <w:t>Żwir powinien odpowiadać wymaganiom podanym w tablicy 3.</w:t>
      </w:r>
    </w:p>
    <w:p w:rsidR="00F30288" w:rsidRDefault="00F30288" w:rsidP="00E12812"/>
    <w:p w:rsidR="00F30288" w:rsidRDefault="00F30288" w:rsidP="00E12812"/>
    <w:p w:rsidR="00F30288" w:rsidRDefault="00F30288" w:rsidP="00E12812">
      <w:pPr>
        <w:spacing w:before="60"/>
      </w:pPr>
      <w:r>
        <w:t xml:space="preserve">Tablica 3. Wymagania dla żwiru marki 30 do betonowych elementów konstrukcji </w:t>
      </w:r>
    </w:p>
    <w:p w:rsidR="00F30288" w:rsidRDefault="00F30288" w:rsidP="00E12812">
      <w:r>
        <w:tab/>
        <w:t xml:space="preserve">    przepustów</w:t>
      </w:r>
    </w:p>
    <w:tbl>
      <w:tblPr>
        <w:tblW w:w="0" w:type="auto"/>
        <w:tblInd w:w="70" w:type="dxa"/>
        <w:tblLayout w:type="fixed"/>
        <w:tblCellMar>
          <w:left w:w="71" w:type="dxa"/>
          <w:right w:w="71" w:type="dxa"/>
        </w:tblCellMar>
        <w:tblLook w:val="0000"/>
      </w:tblPr>
      <w:tblGrid>
        <w:gridCol w:w="567"/>
        <w:gridCol w:w="4821"/>
        <w:gridCol w:w="2055"/>
      </w:tblGrid>
      <w:tr w:rsidR="00F30288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 xml:space="preserve">   Lp.              </w:t>
            </w:r>
          </w:p>
        </w:tc>
        <w:tc>
          <w:tcPr>
            <w:tcW w:w="48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Właściwości</w:t>
            </w:r>
          </w:p>
        </w:tc>
        <w:tc>
          <w:tcPr>
            <w:tcW w:w="2055" w:type="dxa"/>
            <w:tcBorders>
              <w:top w:val="single" w:sz="6" w:space="0" w:color="auto"/>
              <w:left w:val="nil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Wymagania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1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Wytrzymałość na miażdżenie, wskaźnik rozkruszenia,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12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2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 xml:space="preserve">Zawartość </w:t>
            </w:r>
            <w:proofErr w:type="spellStart"/>
            <w:r>
              <w:t>ziarn</w:t>
            </w:r>
            <w:proofErr w:type="spellEnd"/>
            <w:r>
              <w:t xml:space="preserve"> słabych,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5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3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Nasiąkliwość,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1,0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4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Mrozoodporność po 25 cyklach i po 5 cyklach,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5,0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5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 xml:space="preserve">Zawartość </w:t>
            </w:r>
            <w:proofErr w:type="spellStart"/>
            <w:r>
              <w:t>ziarn</w:t>
            </w:r>
            <w:proofErr w:type="spellEnd"/>
            <w:r>
              <w:t xml:space="preserve"> nieforemnych,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20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6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Zawartość pyłów mineralnych,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1,5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7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Zawartość zanieczyszczeń obcych,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0,25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8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Zawartość związków siarki, %, nie więcej niż:</w:t>
            </w:r>
          </w:p>
        </w:tc>
        <w:tc>
          <w:tcPr>
            <w:tcW w:w="20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0,1</w:t>
            </w:r>
          </w:p>
        </w:tc>
      </w:tr>
      <w:tr w:rsidR="00F30288">
        <w:tblPrEx>
          <w:tblCellMar>
            <w:left w:w="70" w:type="dxa"/>
            <w:right w:w="70" w:type="dxa"/>
          </w:tblCellMar>
        </w:tblPrEx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9</w:t>
            </w:r>
          </w:p>
        </w:tc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  <w:r>
              <w:t>Zawartość zanieczyszczeń organicznych, barwa cieczy nad kruszywem nie ciemniejsza niż:</w:t>
            </w:r>
          </w:p>
        </w:tc>
        <w:tc>
          <w:tcPr>
            <w:tcW w:w="20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wzorcowa</w:t>
            </w:r>
          </w:p>
        </w:tc>
      </w:tr>
    </w:tbl>
    <w:p w:rsidR="00F30288" w:rsidRDefault="00F30288" w:rsidP="00E12812"/>
    <w:p w:rsidR="00F30288" w:rsidRDefault="00F30288" w:rsidP="00E12812"/>
    <w:p w:rsidR="00F30288" w:rsidRDefault="00F30288" w:rsidP="00E12812">
      <w:r>
        <w:lastRenderedPageBreak/>
        <w:t>Rysunek 1. Krzywe graniczne uziarnienia kruszywa do betonu</w:t>
      </w:r>
    </w:p>
    <w:p w:rsidR="00F30288" w:rsidRDefault="00932109" w:rsidP="00E12812">
      <w:pPr>
        <w:framePr w:hSpace="141" w:wrap="around" w:vAnchor="text" w:hAnchor="page" w:x="2587" w:y="82"/>
      </w:pPr>
      <w:r>
        <w:rPr>
          <w:noProof/>
        </w:rPr>
        <w:drawing>
          <wp:inline distT="0" distB="0" distL="0" distR="0">
            <wp:extent cx="3924300" cy="251460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0288" w:rsidRDefault="00F30288" w:rsidP="00E12812">
      <w:pPr>
        <w:rPr>
          <w:b/>
        </w:rPr>
      </w:pPr>
    </w:p>
    <w:p w:rsidR="00F30288" w:rsidRDefault="00F30288" w:rsidP="00E12812">
      <w:pPr>
        <w:rPr>
          <w:b/>
        </w:rPr>
      </w:pPr>
    </w:p>
    <w:p w:rsidR="00F30288" w:rsidRDefault="00F30288" w:rsidP="00E12812">
      <w:pPr>
        <w:rPr>
          <w:b/>
        </w:rPr>
      </w:pPr>
    </w:p>
    <w:p w:rsidR="00F30288" w:rsidRDefault="00F30288" w:rsidP="00E12812">
      <w:r>
        <w:rPr>
          <w:b/>
        </w:rPr>
        <w:t xml:space="preserve">2.3.3. </w:t>
      </w:r>
      <w:r>
        <w:t xml:space="preserve"> Uziarnienie mieszanki mineralnej</w:t>
      </w:r>
      <w:r>
        <w:tab/>
      </w:r>
    </w:p>
    <w:p w:rsidR="00F30288" w:rsidRDefault="00F30288" w:rsidP="00E12812">
      <w:pPr>
        <w:spacing w:before="120"/>
      </w:pPr>
      <w:r>
        <w:tab/>
        <w:t>Składniki mieszanki mineralnej dla betonu powinny być tak dobrane, aby krzywa uziarnienia mieszanki mineralnej mieściła się w krzywych granicznych pola dobrego uziarnienia, rys. 1.</w:t>
      </w:r>
    </w:p>
    <w:p w:rsidR="00F30288" w:rsidRDefault="00F30288" w:rsidP="00E12812">
      <w:pPr>
        <w:keepNext/>
        <w:spacing w:before="120"/>
      </w:pPr>
      <w:r>
        <w:rPr>
          <w:b/>
        </w:rPr>
        <w:t xml:space="preserve">2.3.4. </w:t>
      </w:r>
      <w:r>
        <w:t>Składowanie kruszywa</w:t>
      </w:r>
    </w:p>
    <w:p w:rsidR="00F30288" w:rsidRDefault="00F30288" w:rsidP="00E12812">
      <w:pPr>
        <w:spacing w:before="120"/>
      </w:pPr>
      <w:r>
        <w:tab/>
        <w:t>Kruszywo należy przechowywać w warunkach zabezpieczających je przed zanieczyszczeniem oraz zmieszaniem z innymi asortymentami kruszyw. Podłoże składowiska powinno być równe, utwardzone i dobrze odwodnione, aby nie dopuścić do zanieczyszczenia kruszywa w trakcie jego składowania i poboru.</w:t>
      </w:r>
    </w:p>
    <w:p w:rsidR="00F30288" w:rsidRDefault="00F30288" w:rsidP="00E12812">
      <w:r>
        <w:tab/>
        <w:t xml:space="preserve">Poszczególne kruszywa należy składować oddzielnie, w zasiekach uniemożliwiających wymieszanie się sąsiednich pryzm. Zaleca się, aby frakcje drobne kruszywa (poniżej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) były chronione przed opadami za pomocą plandek lub zadaszeń.</w:t>
      </w:r>
    </w:p>
    <w:p w:rsidR="00F30288" w:rsidRDefault="00F30288" w:rsidP="00E12812">
      <w:r>
        <w:tab/>
        <w:t>Warunki składowania oraz lokalizacja składowiska powinny być wcześniej uzgodnione z Inżynierem.</w:t>
      </w:r>
    </w:p>
    <w:p w:rsidR="00F30288" w:rsidRDefault="00F30288" w:rsidP="00E12812">
      <w:pPr>
        <w:spacing w:before="120"/>
      </w:pPr>
      <w:r>
        <w:rPr>
          <w:b/>
        </w:rPr>
        <w:t xml:space="preserve">2.3.5. </w:t>
      </w:r>
      <w:r>
        <w:t>Cement</w:t>
      </w:r>
    </w:p>
    <w:p w:rsidR="00F30288" w:rsidRDefault="00F30288" w:rsidP="00E12812">
      <w:pPr>
        <w:spacing w:before="120"/>
      </w:pPr>
      <w:r>
        <w:rPr>
          <w:b/>
        </w:rPr>
        <w:t xml:space="preserve">2.3.5.1. </w:t>
      </w:r>
      <w:r>
        <w:t>Wymagania</w:t>
      </w:r>
    </w:p>
    <w:p w:rsidR="00F30288" w:rsidRDefault="00F30288" w:rsidP="00E12812">
      <w:pPr>
        <w:spacing w:before="120"/>
      </w:pPr>
      <w:r>
        <w:tab/>
        <w:t>Cement stosowany do wyrobu betonowych elementów konstrukcji przepustów winien spełniać wymagania normy PN-B-19701 [21].</w:t>
      </w:r>
    </w:p>
    <w:p w:rsidR="00F30288" w:rsidRDefault="00F30288" w:rsidP="00E12812">
      <w:r>
        <w:tab/>
        <w:t>Należy stosować wyłącznie cement portlandzki (bez dodatków). Do betonu klas            B 25, B 30 i B 40 należy stosować cement klasy 32,5 i 42,5.</w:t>
      </w:r>
    </w:p>
    <w:p w:rsidR="00F30288" w:rsidRDefault="00F30288" w:rsidP="00E12812">
      <w:r>
        <w:tab/>
        <w:t>Wymagania dla cementu zestawiono w tablicy 4.</w:t>
      </w:r>
    </w:p>
    <w:p w:rsidR="00F30288" w:rsidRDefault="00F30288" w:rsidP="00E12812">
      <w:r>
        <w:t xml:space="preserve">Tablica 4.   Wymagania  ogólne  dla  cementu  do  betonowych  elementów  konstrukcji </w:t>
      </w:r>
    </w:p>
    <w:p w:rsidR="00F30288" w:rsidRDefault="00F30288" w:rsidP="00E12812">
      <w:r>
        <w:tab/>
        <w:t xml:space="preserve">    przepustów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409"/>
        <w:gridCol w:w="2570"/>
        <w:gridCol w:w="986"/>
        <w:gridCol w:w="982"/>
      </w:tblGrid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 xml:space="preserve"> Lp.</w:t>
            </w:r>
          </w:p>
        </w:tc>
        <w:tc>
          <w:tcPr>
            <w:tcW w:w="4979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Wymagania</w:t>
            </w:r>
          </w:p>
        </w:tc>
        <w:tc>
          <w:tcPr>
            <w:tcW w:w="1966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Marka cementu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bottom w:val="double" w:sz="6" w:space="0" w:color="auto"/>
            </w:tcBorders>
          </w:tcPr>
          <w:p w:rsidR="00F30288" w:rsidRDefault="00F30288" w:rsidP="00E12812">
            <w:pPr>
              <w:jc w:val="right"/>
            </w:pPr>
          </w:p>
        </w:tc>
        <w:tc>
          <w:tcPr>
            <w:tcW w:w="4979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986" w:type="dxa"/>
            <w:tcBorders>
              <w:top w:val="single" w:sz="6" w:space="0" w:color="auto"/>
              <w:left w:val="nil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42,5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32,5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1</w:t>
            </w:r>
          </w:p>
        </w:tc>
        <w:tc>
          <w:tcPr>
            <w:tcW w:w="2409" w:type="dxa"/>
            <w:tcBorders>
              <w:top w:val="single" w:sz="6" w:space="0" w:color="auto"/>
              <w:left w:val="single" w:sz="6" w:space="0" w:color="auto"/>
            </w:tcBorders>
          </w:tcPr>
          <w:p w:rsidR="00F30288" w:rsidRDefault="00F30288" w:rsidP="00E12812">
            <w:r>
              <w:t>Wytrzymałość na ściskanie,</w:t>
            </w:r>
          </w:p>
        </w:tc>
        <w:tc>
          <w:tcPr>
            <w:tcW w:w="257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</w:pPr>
            <w:r>
              <w:t>po 2 dniach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  <w:r>
              <w:t>10</w:t>
            </w:r>
          </w:p>
        </w:tc>
        <w:tc>
          <w:tcPr>
            <w:tcW w:w="98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  <w:r>
              <w:t>-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</w:p>
        </w:tc>
        <w:tc>
          <w:tcPr>
            <w:tcW w:w="2409" w:type="dxa"/>
            <w:tcBorders>
              <w:left w:val="single" w:sz="6" w:space="0" w:color="auto"/>
              <w:bottom w:val="single" w:sz="6" w:space="0" w:color="auto"/>
            </w:tcBorders>
          </w:tcPr>
          <w:p w:rsidR="00F30288" w:rsidRDefault="00F30288" w:rsidP="00E12812">
            <w:proofErr w:type="spellStart"/>
            <w:r>
              <w:t>MPa</w:t>
            </w:r>
            <w:proofErr w:type="spellEnd"/>
            <w:r>
              <w:t>, nie mniej niż:</w:t>
            </w:r>
          </w:p>
        </w:tc>
        <w:tc>
          <w:tcPr>
            <w:tcW w:w="257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</w:pPr>
            <w:r>
              <w:t>po 7 dniach</w:t>
            </w:r>
          </w:p>
          <w:p w:rsidR="00F30288" w:rsidRDefault="00F30288" w:rsidP="00E12812">
            <w:r>
              <w:t>po 28 dniach</w:t>
            </w:r>
          </w:p>
        </w:tc>
        <w:tc>
          <w:tcPr>
            <w:tcW w:w="98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  <w:r>
              <w:t>-</w:t>
            </w:r>
          </w:p>
          <w:p w:rsidR="00F30288" w:rsidRDefault="00F30288" w:rsidP="00E12812">
            <w:pPr>
              <w:jc w:val="center"/>
            </w:pPr>
            <w:r>
              <w:t>42,5</w:t>
            </w:r>
          </w:p>
        </w:tc>
        <w:tc>
          <w:tcPr>
            <w:tcW w:w="98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  <w:r>
              <w:t>16</w:t>
            </w:r>
          </w:p>
          <w:p w:rsidR="00F30288" w:rsidRDefault="00F30288" w:rsidP="00E12812">
            <w:pPr>
              <w:jc w:val="center"/>
              <w:rPr>
                <w:b/>
              </w:rPr>
            </w:pPr>
            <w:r>
              <w:t>32,5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2</w:t>
            </w:r>
          </w:p>
        </w:tc>
        <w:tc>
          <w:tcPr>
            <w:tcW w:w="2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Czas wiązania</w:t>
            </w:r>
          </w:p>
        </w:tc>
        <w:tc>
          <w:tcPr>
            <w:tcW w:w="257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</w:pPr>
            <w:r>
              <w:t xml:space="preserve">początek wiązania, </w:t>
            </w:r>
            <w:proofErr w:type="spellStart"/>
            <w:r>
              <w:t>najwcześ-niej</w:t>
            </w:r>
            <w:proofErr w:type="spellEnd"/>
            <w:r>
              <w:t xml:space="preserve"> po upływie min.</w:t>
            </w:r>
          </w:p>
          <w:p w:rsidR="00F30288" w:rsidRDefault="00F30288" w:rsidP="00E12812">
            <w:r>
              <w:t>koniec wiązania najpóźniej, h</w:t>
            </w:r>
          </w:p>
        </w:tc>
        <w:tc>
          <w:tcPr>
            <w:tcW w:w="98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  <w:r>
              <w:t>60</w:t>
            </w:r>
          </w:p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</w:p>
          <w:p w:rsidR="00F30288" w:rsidRDefault="00F30288" w:rsidP="00E12812">
            <w:pPr>
              <w:jc w:val="center"/>
            </w:pPr>
            <w:r>
              <w:t>12</w:t>
            </w:r>
          </w:p>
        </w:tc>
        <w:tc>
          <w:tcPr>
            <w:tcW w:w="982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  <w:r>
              <w:t>60</w:t>
            </w:r>
          </w:p>
          <w:p w:rsidR="00F30288" w:rsidRDefault="00F30288" w:rsidP="00E12812">
            <w:pPr>
              <w:pBdr>
                <w:bottom w:val="single" w:sz="6" w:space="1" w:color="auto"/>
              </w:pBdr>
              <w:jc w:val="center"/>
            </w:pPr>
          </w:p>
          <w:p w:rsidR="00F30288" w:rsidRDefault="00F30288" w:rsidP="00E12812">
            <w:pPr>
              <w:jc w:val="center"/>
              <w:rPr>
                <w:b/>
              </w:rPr>
            </w:pPr>
            <w:r>
              <w:t>12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3</w:t>
            </w:r>
          </w:p>
        </w:tc>
        <w:tc>
          <w:tcPr>
            <w:tcW w:w="2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30288" w:rsidRDefault="00F30288" w:rsidP="00E12812">
            <w:r>
              <w:t xml:space="preserve">Stałość  objętości,  mm   nie </w:t>
            </w:r>
          </w:p>
        </w:tc>
        <w:tc>
          <w:tcPr>
            <w:tcW w:w="2570" w:type="dxa"/>
            <w:tcBorders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więcej niż:</w:t>
            </w:r>
          </w:p>
        </w:tc>
        <w:tc>
          <w:tcPr>
            <w:tcW w:w="98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10</w:t>
            </w:r>
          </w:p>
        </w:tc>
        <w:tc>
          <w:tcPr>
            <w:tcW w:w="982" w:type="dxa"/>
            <w:tcBorders>
              <w:left w:val="nil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10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4</w:t>
            </w:r>
          </w:p>
        </w:tc>
        <w:tc>
          <w:tcPr>
            <w:tcW w:w="49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Zawartość SO</w:t>
            </w:r>
            <w:r>
              <w:rPr>
                <w:vertAlign w:val="subscript"/>
              </w:rPr>
              <w:t>3</w:t>
            </w:r>
            <w:r>
              <w:t>, % masy cementu, nie więcej niż: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3,5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3,5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5</w:t>
            </w:r>
          </w:p>
        </w:tc>
        <w:tc>
          <w:tcPr>
            <w:tcW w:w="49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Zawartość chlorków, %, nie więcej niż: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0,10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0,10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6</w:t>
            </w:r>
          </w:p>
        </w:tc>
        <w:tc>
          <w:tcPr>
            <w:tcW w:w="49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Zawartość alkaliów, %, nie więcej niż: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0,6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0,6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7</w:t>
            </w:r>
          </w:p>
        </w:tc>
        <w:tc>
          <w:tcPr>
            <w:tcW w:w="49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 xml:space="preserve">Łączna zawartość dodatków specjalnych (przyśpieszających twardnienie, </w:t>
            </w:r>
            <w:proofErr w:type="spellStart"/>
            <w:r>
              <w:t>plastyfikujących</w:t>
            </w:r>
            <w:proofErr w:type="spellEnd"/>
            <w:r>
              <w:t xml:space="preserve">, </w:t>
            </w:r>
            <w:proofErr w:type="spellStart"/>
            <w:r>
              <w:t>hydrofobizujących</w:t>
            </w:r>
            <w:proofErr w:type="spellEnd"/>
            <w:r>
              <w:t>) i technologicznych, dopuszczonych do stosowania przez ITB, % masy cementu, nie więcej niż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</w:p>
          <w:p w:rsidR="00F30288" w:rsidRDefault="00F30288" w:rsidP="00E12812">
            <w:pPr>
              <w:spacing w:before="60"/>
              <w:jc w:val="center"/>
            </w:pPr>
            <w:r>
              <w:t>5,0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60"/>
            </w:pPr>
          </w:p>
          <w:p w:rsidR="00F30288" w:rsidRDefault="00F30288" w:rsidP="00E12812">
            <w:pPr>
              <w:spacing w:before="60"/>
              <w:jc w:val="center"/>
            </w:pPr>
            <w:r>
              <w:t>5,0</w:t>
            </w:r>
          </w:p>
        </w:tc>
      </w:tr>
    </w:tbl>
    <w:p w:rsidR="00F30288" w:rsidRDefault="00F30288" w:rsidP="00E12812"/>
    <w:p w:rsidR="00F30288" w:rsidRDefault="00F30288" w:rsidP="00E12812">
      <w:pPr>
        <w:ind w:firstLine="709"/>
      </w:pPr>
      <w:r>
        <w:lastRenderedPageBreak/>
        <w:t>Cement powinien pochodzić z jednego źródła dla danego obiektu. Pochodzenie cementu i jego jakość określona atestem - musi być zatwierdzona przez Inżyniera.</w:t>
      </w:r>
    </w:p>
    <w:p w:rsidR="00F30288" w:rsidRDefault="00F30288" w:rsidP="00E12812">
      <w:pPr>
        <w:spacing w:before="120"/>
      </w:pPr>
      <w:r>
        <w:rPr>
          <w:b/>
        </w:rPr>
        <w:t xml:space="preserve">2.3.5.2. </w:t>
      </w:r>
      <w:r>
        <w:t>Przechowywanie cementu</w:t>
      </w:r>
    </w:p>
    <w:p w:rsidR="00F30288" w:rsidRDefault="00F30288" w:rsidP="00E12812">
      <w:pPr>
        <w:spacing w:before="120"/>
      </w:pPr>
      <w:r>
        <w:tab/>
        <w:t>Warunki przechowywania cementu powinny odpowiadać wymaganiom normy BN-88/6731-08 [36].</w:t>
      </w:r>
    </w:p>
    <w:p w:rsidR="00F30288" w:rsidRDefault="00F30288" w:rsidP="00E12812">
      <w:r>
        <w:tab/>
        <w:t>Miejsca przechowywania cementu mogą być następujące:</w:t>
      </w:r>
    </w:p>
    <w:p w:rsidR="00F30288" w:rsidRDefault="00F30288" w:rsidP="00E12812">
      <w:pPr>
        <w:rPr>
          <w:b/>
        </w:rPr>
      </w:pPr>
      <w:r>
        <w:t>a)  dla cementu workowanego</w:t>
      </w:r>
    </w:p>
    <w:p w:rsidR="00F30288" w:rsidRDefault="00F30288" w:rsidP="00E12812">
      <w:pPr>
        <w:numPr>
          <w:ilvl w:val="0"/>
          <w:numId w:val="1"/>
        </w:numPr>
        <w:ind w:left="988"/>
      </w:pPr>
      <w:r>
        <w:t>składy otwarte (wydzielone miejsca zadaszone na otwartym terenie, zabezpieczone z boków przed opadami),</w:t>
      </w:r>
    </w:p>
    <w:p w:rsidR="00F30288" w:rsidRDefault="00F30288" w:rsidP="00E12812">
      <w:pPr>
        <w:numPr>
          <w:ilvl w:val="0"/>
          <w:numId w:val="1"/>
        </w:numPr>
        <w:ind w:left="992"/>
      </w:pPr>
      <w:r>
        <w:t>magazyny zamknięte (budynki lub pomieszczenia o szczelnym dachu i ścianach),</w:t>
      </w:r>
    </w:p>
    <w:p w:rsidR="00F30288" w:rsidRDefault="00F30288" w:rsidP="00E12812">
      <w:pPr>
        <w:ind w:left="284" w:hanging="284"/>
        <w:rPr>
          <w:b/>
        </w:rPr>
      </w:pPr>
      <w:r>
        <w:t>b) dla cementu luzem - zbiorniki stalowe, żelbetowe lub betonowe. W każdym ze zbiorników należy przechowywać cement jednego rodzaju i klasy, pochodzący od jednego dostawcy.</w:t>
      </w:r>
    </w:p>
    <w:p w:rsidR="00F30288" w:rsidRDefault="00F30288" w:rsidP="00E12812">
      <w:pPr>
        <w:spacing w:before="120"/>
      </w:pPr>
      <w:r>
        <w:rPr>
          <w:b/>
        </w:rPr>
        <w:t xml:space="preserve">2.3.6. </w:t>
      </w:r>
      <w:r>
        <w:t>Stal zbrojeniowa</w:t>
      </w:r>
    </w:p>
    <w:p w:rsidR="00F30288" w:rsidRDefault="00F30288" w:rsidP="00E12812">
      <w:r>
        <w:tab/>
        <w:t>Stal stosowana do zbrojenia betonowych elementów konstrukcji przepustów musi odpowiadać wymaganiom PN-H-93215 [29].</w:t>
      </w:r>
    </w:p>
    <w:p w:rsidR="00F30288" w:rsidRDefault="00F30288" w:rsidP="00E12812">
      <w:r>
        <w:tab/>
        <w:t>Klasa, gatunek i średnica musi być zgodna z dokumentacją projektową lub SST.</w:t>
      </w:r>
    </w:p>
    <w:p w:rsidR="00F30288" w:rsidRDefault="00F30288" w:rsidP="00E12812">
      <w:r>
        <w:tab/>
        <w:t>Nie dopuszcza się zamiennego użycia innych stali i innych średnic bez zgody Inżyniera.</w:t>
      </w:r>
    </w:p>
    <w:p w:rsidR="00F30288" w:rsidRDefault="00F30288" w:rsidP="00E12812">
      <w:r>
        <w:tab/>
        <w:t>Stal zbrojeniowa powinna być składowana w sposób izolowany od podłoża gruntowego, zabezpieczona od wilgoci, chroniona przed odkształceniem i zanieczyszczeniem.</w:t>
      </w:r>
    </w:p>
    <w:p w:rsidR="00F30288" w:rsidRDefault="00F30288" w:rsidP="00E12812">
      <w:pPr>
        <w:spacing w:before="120"/>
      </w:pPr>
      <w:r>
        <w:rPr>
          <w:b/>
        </w:rPr>
        <w:t xml:space="preserve">2.3.7. </w:t>
      </w:r>
      <w:r>
        <w:t>Woda</w:t>
      </w:r>
    </w:p>
    <w:p w:rsidR="00F30288" w:rsidRDefault="00F30288" w:rsidP="00E12812">
      <w:pPr>
        <w:ind w:firstLine="708"/>
      </w:pPr>
      <w:r>
        <w:t>Woda do betonu powinna odpowiadać wymaganiom PN-B-32250 [24].</w:t>
      </w:r>
    </w:p>
    <w:p w:rsidR="00F30288" w:rsidRDefault="00F30288" w:rsidP="00E12812">
      <w:pPr>
        <w:ind w:firstLine="708"/>
      </w:pPr>
      <w:r>
        <w:t>Bez badań laboratoryjnych można stosować wodociągową wodę pitną.</w:t>
      </w:r>
    </w:p>
    <w:p w:rsidR="00F30288" w:rsidRDefault="00F30288" w:rsidP="00E12812">
      <w:r>
        <w:tab/>
        <w:t>Woda pochodząca z wątpliwych źródeł nie może być użyta do momentu jej przebadania na zgodność z podaną normą.</w:t>
      </w:r>
    </w:p>
    <w:p w:rsidR="00F30288" w:rsidRDefault="00F30288" w:rsidP="00E12812">
      <w:pPr>
        <w:spacing w:before="120"/>
      </w:pPr>
      <w:r>
        <w:rPr>
          <w:b/>
        </w:rPr>
        <w:t xml:space="preserve">2.3.8. </w:t>
      </w:r>
      <w:r>
        <w:t>Domieszki chemiczne</w:t>
      </w:r>
    </w:p>
    <w:p w:rsidR="00F30288" w:rsidRDefault="00F30288" w:rsidP="00E12812">
      <w:r>
        <w:tab/>
        <w:t>Domieszki chemiczne do betonu powinny być stosowane, jeśli przewiduje to dokumentacja projektowa i SST, przy czym w przypadku braku danych dotyczących rodzaju domieszek, ich dobór powinien być dokonany zgodnie z zaleceniami PN-B-06250 [8]. Domieszki powinny odpowiadać PN-B-23010 [22].</w:t>
      </w:r>
    </w:p>
    <w:p w:rsidR="00F30288" w:rsidRDefault="00F30288" w:rsidP="00E12812">
      <w:pPr>
        <w:pStyle w:val="Nagwek2"/>
        <w:spacing w:after="0"/>
      </w:pPr>
      <w:r>
        <w:t>2.4. Materiały izolacyjne</w:t>
      </w:r>
    </w:p>
    <w:p w:rsidR="00F30288" w:rsidRDefault="00F30288" w:rsidP="00E12812">
      <w:r>
        <w:tab/>
        <w:t>Do izolowania drogowych przepustów betonowych i ścianek czołowych należy stosować materiały wskazane w dokumentacji projektowej lub SST posiadające aprobatę techniczną oraz atest producenta: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 xml:space="preserve">emulsja kationowa wg EmA-94. </w:t>
      </w:r>
      <w:proofErr w:type="spellStart"/>
      <w:r>
        <w:t>IBDiM</w:t>
      </w:r>
      <w:proofErr w:type="spellEnd"/>
      <w:r>
        <w:t xml:space="preserve"> [44],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>roztwór asfaltowy do gruntowania wg PN-B-24622 [23],</w:t>
      </w:r>
    </w:p>
    <w:p w:rsidR="00F30288" w:rsidRDefault="00F30288" w:rsidP="00E12812">
      <w:pPr>
        <w:numPr>
          <w:ilvl w:val="0"/>
          <w:numId w:val="2"/>
        </w:numPr>
      </w:pPr>
      <w:r>
        <w:t>lepik asfaltowy na gorąco bez wypełniaczy wg PN-C-96177 [25],</w:t>
      </w:r>
    </w:p>
    <w:p w:rsidR="00F30288" w:rsidRDefault="00F30288" w:rsidP="00E12812">
      <w:pPr>
        <w:numPr>
          <w:ilvl w:val="0"/>
          <w:numId w:val="2"/>
        </w:numPr>
      </w:pPr>
      <w:r>
        <w:t>papa asfaltowa wg BN-79/6751-01 [38] oraz wg BN-88/6751-03 [39],</w:t>
      </w:r>
    </w:p>
    <w:p w:rsidR="00F30288" w:rsidRDefault="00F30288" w:rsidP="00E12812">
      <w:pPr>
        <w:numPr>
          <w:ilvl w:val="0"/>
          <w:numId w:val="2"/>
        </w:numPr>
      </w:pPr>
      <w:r>
        <w:t>wszelkie inne i nowe materiały izolacyjne sprawdzone doświadczalnie i posiadające aprobaty techniczne - za zgodą Inżyniera.</w:t>
      </w:r>
    </w:p>
    <w:p w:rsidR="00F30288" w:rsidRDefault="00F30288" w:rsidP="00E12812">
      <w:pPr>
        <w:pStyle w:val="Nagwek2"/>
        <w:spacing w:after="0"/>
      </w:pPr>
      <w:r>
        <w:t>2.5. Elementy deskowania konstrukcji betonowych i żelbetowych</w:t>
      </w:r>
    </w:p>
    <w:p w:rsidR="00F30288" w:rsidRDefault="00F30288" w:rsidP="00E12812">
      <w:r>
        <w:tab/>
        <w:t>Deskowanie powinno odpowiadać wymaganiom określonym w PN-B-06251 [9].</w:t>
      </w:r>
    </w:p>
    <w:p w:rsidR="00F30288" w:rsidRDefault="00F30288" w:rsidP="00E12812">
      <w:r>
        <w:tab/>
        <w:t>Deskowanie należy wykonać z materiałów odpowiadających następującym normom:</w:t>
      </w:r>
    </w:p>
    <w:p w:rsidR="00F30288" w:rsidRDefault="00F30288" w:rsidP="00E12812">
      <w:pPr>
        <w:numPr>
          <w:ilvl w:val="0"/>
          <w:numId w:val="2"/>
        </w:numPr>
      </w:pPr>
      <w:r>
        <w:t>drewno iglaste tartaczne do robót ciesielskich wg PN-D-95017 [26],</w:t>
      </w:r>
    </w:p>
    <w:p w:rsidR="00F30288" w:rsidRDefault="00F30288" w:rsidP="00E12812">
      <w:pPr>
        <w:numPr>
          <w:ilvl w:val="0"/>
          <w:numId w:val="2"/>
        </w:numPr>
      </w:pPr>
      <w:r>
        <w:t>tarcica iglasta do robót ciesielskich wg PN-B-06251 [9] i PN-D-96000 [27],</w:t>
      </w:r>
    </w:p>
    <w:p w:rsidR="00F30288" w:rsidRDefault="00F30288" w:rsidP="00E12812">
      <w:pPr>
        <w:numPr>
          <w:ilvl w:val="0"/>
          <w:numId w:val="2"/>
        </w:numPr>
      </w:pPr>
      <w:r>
        <w:t>tarcica liściasta do drobnych elementów jak kliny, klocki itp. wg PN-D-96002 [28],</w:t>
      </w:r>
    </w:p>
    <w:p w:rsidR="00F30288" w:rsidRDefault="00F30288" w:rsidP="00E12812">
      <w:pPr>
        <w:numPr>
          <w:ilvl w:val="0"/>
          <w:numId w:val="2"/>
        </w:numPr>
      </w:pPr>
      <w:r>
        <w:t>gwoździe wg BN-87/5028-12 [35],</w:t>
      </w:r>
    </w:p>
    <w:p w:rsidR="00F30288" w:rsidRDefault="00F30288" w:rsidP="00E12812">
      <w:pPr>
        <w:numPr>
          <w:ilvl w:val="0"/>
          <w:numId w:val="2"/>
        </w:numPr>
      </w:pPr>
      <w:r>
        <w:t>śruby, wkręty do drewna i podkładki do śrub wg PN-M-82121 [31], PN-M-82503 [32], PN-M-82505 [33] i PN-M-82010 [30],</w:t>
      </w:r>
    </w:p>
    <w:p w:rsidR="00F30288" w:rsidRDefault="00F30288" w:rsidP="00E12812">
      <w:pPr>
        <w:numPr>
          <w:ilvl w:val="0"/>
          <w:numId w:val="2"/>
        </w:numPr>
      </w:pPr>
      <w:r>
        <w:t>płyty pilśniowe z drewna wg BN-69/7122-11 [40] lub sklejka wodoodporna odpowiadająca wymaganiom określonym przez Wykonawcę i zaakceptowanym przez Inżyniera.</w:t>
      </w:r>
    </w:p>
    <w:p w:rsidR="00F30288" w:rsidRDefault="00F30288" w:rsidP="00E12812">
      <w:r>
        <w:tab/>
        <w:t>Dopuszcza się wykonanie deskowań z innych materiałów, pod warunkiem akceptacji Inżyniera.</w:t>
      </w:r>
    </w:p>
    <w:p w:rsidR="00F30288" w:rsidRDefault="00F30288" w:rsidP="00E12812">
      <w:pPr>
        <w:pStyle w:val="Nagwek2"/>
        <w:spacing w:after="0"/>
      </w:pPr>
      <w:r>
        <w:lastRenderedPageBreak/>
        <w:t>2.6. Żelbetowe elementy prefabrykowane</w:t>
      </w:r>
    </w:p>
    <w:p w:rsidR="00F30288" w:rsidRDefault="00F30288" w:rsidP="00E12812">
      <w:r>
        <w:tab/>
        <w:t>Kształt i wymiary żelbetowych elementów prefabrykowanych do przepustów i ścianek czołowych powinny być zgodne z dokumentacją projektową. Odchyłki wymiarów prefabrykatów powinny odpowiadać PN-B-02356 [2].</w:t>
      </w:r>
    </w:p>
    <w:p w:rsidR="00F30288" w:rsidRDefault="00F30288" w:rsidP="00E12812">
      <w:r>
        <w:tab/>
        <w:t xml:space="preserve">Powierzchnie elementów powinny być gładkie i bez raków, pęknięć i rys. Dopuszcza się drobne pory jako pozostałości po pęcherzykach powietrza i wodzie do głębokości </w:t>
      </w:r>
      <w:smartTag w:uri="urn:schemas-microsoft-com:office:smarttags" w:element="metricconverter">
        <w:smartTagPr>
          <w:attr w:name="ProductID" w:val="5 mm"/>
        </w:smartTagPr>
        <w:r>
          <w:t xml:space="preserve">5 </w:t>
        </w:r>
        <w:proofErr w:type="spellStart"/>
        <w:r>
          <w:t>mm</w:t>
        </w:r>
      </w:smartTag>
      <w:proofErr w:type="spellEnd"/>
      <w:r>
        <w:t>.</w:t>
      </w:r>
    </w:p>
    <w:p w:rsidR="00F30288" w:rsidRDefault="00F30288" w:rsidP="00E12812">
      <w:r>
        <w:tab/>
        <w:t xml:space="preserve">Po wbudowaniu elementów dopuszcza się wyszczerbienia krawędzi o głębokości do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 xml:space="preserve"> i długości do </w:t>
      </w:r>
      <w:smartTag w:uri="urn:schemas-microsoft-com:office:smarttags" w:element="metricconverter">
        <w:smartTagPr>
          <w:attr w:name="ProductID" w:val="50 mm"/>
        </w:smartTagPr>
        <w:r>
          <w:t>50 mm</w:t>
        </w:r>
      </w:smartTag>
      <w:r>
        <w:t xml:space="preserve"> w liczbie 2 sztuk na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krawędzi elementu, przy czym na jednej krawędzi nie może być więcej niż 5 wyszczerbień.</w:t>
      </w:r>
    </w:p>
    <w:p w:rsidR="00F30288" w:rsidRDefault="00F30288" w:rsidP="00E12812">
      <w:r>
        <w:tab/>
        <w:t>Składowanie elementów powinno odbywać się na wyrównanym, utwardzonym i odwodnionym podłożu. Poszczególne rodzaje elementów powinny być składowane oddzielnie.</w:t>
      </w:r>
    </w:p>
    <w:p w:rsidR="00F30288" w:rsidRDefault="00F30288" w:rsidP="00E12812">
      <w:pPr>
        <w:pStyle w:val="Nagwek2"/>
        <w:spacing w:after="0"/>
      </w:pPr>
      <w:r>
        <w:t>2.7. Materiały na ławy fundamentowe</w:t>
      </w:r>
    </w:p>
    <w:p w:rsidR="00F30288" w:rsidRDefault="00F30288" w:rsidP="00E12812">
      <w:r>
        <w:tab/>
        <w:t>Część przelotowa przepustu i skrzydełka mogą być posadowione na:</w:t>
      </w:r>
    </w:p>
    <w:p w:rsidR="00F30288" w:rsidRDefault="00F30288" w:rsidP="00E12812">
      <w:pPr>
        <w:numPr>
          <w:ilvl w:val="0"/>
          <w:numId w:val="2"/>
        </w:numPr>
      </w:pPr>
      <w:r>
        <w:t>ławie fundamentowej z pospółki spełniającej wymagania normy PN-B-06712 [12],</w:t>
      </w:r>
    </w:p>
    <w:p w:rsidR="00F30288" w:rsidRDefault="00F30288" w:rsidP="00E12812">
      <w:pPr>
        <w:numPr>
          <w:ilvl w:val="0"/>
          <w:numId w:val="2"/>
        </w:numPr>
      </w:pPr>
      <w:r>
        <w:t xml:space="preserve">ławie fundamentowej z gruntu stabilizowanego cementem, spełniającej wymagania </w:t>
      </w:r>
      <w:r w:rsidR="001A2426">
        <w:t>S</w:t>
      </w:r>
      <w:r>
        <w:t>ST D-04.05.01 „Podbudowa i ulepszone podłoża z gruntu lub kruszywa stabilizowanego cementem”,</w:t>
      </w:r>
    </w:p>
    <w:p w:rsidR="00F30288" w:rsidRDefault="00F30288" w:rsidP="00E12812">
      <w:pPr>
        <w:numPr>
          <w:ilvl w:val="0"/>
          <w:numId w:val="2"/>
        </w:numPr>
      </w:pPr>
      <w:r>
        <w:t xml:space="preserve">fundamencie z płyt prefabrykowanych z betonu zbrojonego, spełniającym wymagania materiałowe podane w niniejszej </w:t>
      </w:r>
      <w:r w:rsidR="001A2426">
        <w:t>S</w:t>
      </w:r>
      <w:r>
        <w:t>ST,</w:t>
      </w:r>
    </w:p>
    <w:p w:rsidR="00F30288" w:rsidRDefault="00F30288" w:rsidP="00E12812">
      <w:pPr>
        <w:numPr>
          <w:ilvl w:val="0"/>
          <w:numId w:val="2"/>
        </w:numPr>
      </w:pPr>
      <w:r>
        <w:t xml:space="preserve">fundamencie z płyty z betonu wylewanego spełniającym wymagania materiałowe podane w niniejszej </w:t>
      </w:r>
      <w:r w:rsidR="001A2426">
        <w:t>S</w:t>
      </w:r>
      <w:r>
        <w:t>ST.</w:t>
      </w:r>
    </w:p>
    <w:p w:rsidR="00F30288" w:rsidRDefault="00F30288" w:rsidP="00E12812">
      <w:pPr>
        <w:pStyle w:val="Nagwek2"/>
        <w:spacing w:after="0"/>
      </w:pPr>
      <w:r>
        <w:t>2.8. Kamień łamany do ścianek czołowych</w:t>
      </w:r>
    </w:p>
    <w:p w:rsidR="00F30288" w:rsidRDefault="00F30288" w:rsidP="00E12812">
      <w:r>
        <w:tab/>
        <w:t>Można stosować na ścianki czołowe kamień łamany, o cechach fizycznych odpowiadających wymaganiom PN-B-01080 [1].</w:t>
      </w:r>
    </w:p>
    <w:p w:rsidR="00F30288" w:rsidRDefault="00F30288" w:rsidP="00E12812">
      <w:r>
        <w:tab/>
        <w:t>Cechy wytrzymałościowe i fizyczne kamienia powinny odpowiadać wymaganiom podanym w tablicy 5.</w:t>
      </w:r>
    </w:p>
    <w:p w:rsidR="00F30288" w:rsidRDefault="00F30288" w:rsidP="00E12812">
      <w:pPr>
        <w:spacing w:before="120"/>
      </w:pPr>
      <w:r>
        <w:t>Tablica 5. Wymagania wytrzymałościowe i fizyczne kamienia łamanego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4147"/>
        <w:gridCol w:w="1239"/>
        <w:gridCol w:w="1559"/>
      </w:tblGrid>
      <w:tr w:rsidR="00F30288">
        <w:tc>
          <w:tcPr>
            <w:tcW w:w="496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4147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Właściwości</w:t>
            </w:r>
          </w:p>
        </w:tc>
        <w:tc>
          <w:tcPr>
            <w:tcW w:w="1239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Wymagania</w:t>
            </w:r>
          </w:p>
        </w:tc>
        <w:tc>
          <w:tcPr>
            <w:tcW w:w="1559" w:type="dxa"/>
            <w:tcBorders>
              <w:bottom w:val="double" w:sz="6" w:space="0" w:color="auto"/>
            </w:tcBorders>
          </w:tcPr>
          <w:p w:rsidR="00F30288" w:rsidRDefault="00F30288" w:rsidP="00E12812">
            <w:pPr>
              <w:spacing w:before="60"/>
              <w:jc w:val="center"/>
            </w:pPr>
            <w:r>
              <w:t>Metoda badań wg</w:t>
            </w:r>
          </w:p>
        </w:tc>
      </w:tr>
      <w:tr w:rsidR="00F30288">
        <w:tc>
          <w:tcPr>
            <w:tcW w:w="496" w:type="dxa"/>
            <w:tcBorders>
              <w:top w:val="nil"/>
            </w:tcBorders>
          </w:tcPr>
          <w:p w:rsidR="00F30288" w:rsidRDefault="00F30288" w:rsidP="00E12812">
            <w:pPr>
              <w:jc w:val="center"/>
            </w:pPr>
            <w:r>
              <w:t>1</w:t>
            </w:r>
          </w:p>
        </w:tc>
        <w:tc>
          <w:tcPr>
            <w:tcW w:w="4147" w:type="dxa"/>
            <w:tcBorders>
              <w:top w:val="nil"/>
            </w:tcBorders>
          </w:tcPr>
          <w:p w:rsidR="00F30288" w:rsidRDefault="00F30288" w:rsidP="00E12812">
            <w:r>
              <w:t xml:space="preserve">Wytrzymałość na ściskanie, </w:t>
            </w:r>
            <w:proofErr w:type="spellStart"/>
            <w:r>
              <w:t>MPa</w:t>
            </w:r>
            <w:proofErr w:type="spellEnd"/>
            <w:r>
              <w:t>, co najmniej,             w stanie:</w:t>
            </w:r>
          </w:p>
          <w:p w:rsidR="00F30288" w:rsidRDefault="00F30288" w:rsidP="00E12812">
            <w:r>
              <w:t xml:space="preserve">- </w:t>
            </w:r>
            <w:proofErr w:type="spellStart"/>
            <w:r>
              <w:t>powietrznosuchym</w:t>
            </w:r>
            <w:proofErr w:type="spellEnd"/>
          </w:p>
          <w:p w:rsidR="00F30288" w:rsidRDefault="00F30288" w:rsidP="00E12812">
            <w:r>
              <w:t>- nasycenia wodą</w:t>
            </w:r>
          </w:p>
          <w:p w:rsidR="00F30288" w:rsidRDefault="00F30288" w:rsidP="00E12812">
            <w:r>
              <w:t>- po badaniu mrozoodporności</w:t>
            </w:r>
          </w:p>
        </w:tc>
        <w:tc>
          <w:tcPr>
            <w:tcW w:w="1239" w:type="dxa"/>
            <w:tcBorders>
              <w:top w:val="nil"/>
            </w:tcBorders>
          </w:tcPr>
          <w:p w:rsidR="00F30288" w:rsidRDefault="00F30288" w:rsidP="00E12812"/>
          <w:p w:rsidR="00F30288" w:rsidRDefault="00F30288" w:rsidP="00E12812"/>
          <w:p w:rsidR="00F30288" w:rsidRDefault="00F30288" w:rsidP="00E12812">
            <w:pPr>
              <w:jc w:val="center"/>
            </w:pPr>
            <w:r>
              <w:t>61</w:t>
            </w:r>
          </w:p>
          <w:p w:rsidR="00F30288" w:rsidRDefault="00F30288" w:rsidP="00E12812">
            <w:pPr>
              <w:jc w:val="center"/>
            </w:pPr>
            <w:r>
              <w:t>51</w:t>
            </w:r>
          </w:p>
          <w:p w:rsidR="00F30288" w:rsidRDefault="00F30288" w:rsidP="00E12812">
            <w:pPr>
              <w:jc w:val="center"/>
            </w:pPr>
            <w:r>
              <w:t>46</w:t>
            </w:r>
          </w:p>
        </w:tc>
        <w:tc>
          <w:tcPr>
            <w:tcW w:w="1559" w:type="dxa"/>
            <w:tcBorders>
              <w:top w:val="nil"/>
            </w:tcBorders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PN-B-04110 [5]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jc w:val="center"/>
            </w:pPr>
            <w:r>
              <w:t>2</w:t>
            </w:r>
          </w:p>
        </w:tc>
        <w:tc>
          <w:tcPr>
            <w:tcW w:w="4147" w:type="dxa"/>
          </w:tcPr>
          <w:p w:rsidR="00F30288" w:rsidRDefault="00F30288" w:rsidP="00E12812">
            <w:r>
              <w:t>Mrozoodporność. Liczba cykli zamrażania, po których występują uszkodzenia powierzchni, krawędzi lub naroży, co najmniej:</w:t>
            </w:r>
          </w:p>
        </w:tc>
        <w:tc>
          <w:tcPr>
            <w:tcW w:w="1239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21</w:t>
            </w:r>
          </w:p>
        </w:tc>
        <w:tc>
          <w:tcPr>
            <w:tcW w:w="1559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PN-B-04102 [4]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jc w:val="center"/>
            </w:pPr>
            <w:r>
              <w:t>3</w:t>
            </w:r>
          </w:p>
        </w:tc>
        <w:tc>
          <w:tcPr>
            <w:tcW w:w="4147" w:type="dxa"/>
          </w:tcPr>
          <w:p w:rsidR="00F30288" w:rsidRDefault="00F30288" w:rsidP="00E12812">
            <w:r>
              <w:t>Odporność na niszczące działanie atmosfery przemysłowej. Kamień nie powinien ulegać niszczeniu w środowisku agresywnym, w którym zawartość SO</w:t>
            </w:r>
            <w:r>
              <w:rPr>
                <w:vertAlign w:val="subscript"/>
              </w:rPr>
              <w:t>2</w:t>
            </w:r>
            <w:r>
              <w:t xml:space="preserve"> w mg/m</w:t>
            </w:r>
            <w:r>
              <w:rPr>
                <w:vertAlign w:val="superscript"/>
              </w:rPr>
              <w:t>3</w:t>
            </w:r>
            <w:r>
              <w:t xml:space="preserve"> wynosi:</w:t>
            </w:r>
          </w:p>
        </w:tc>
        <w:tc>
          <w:tcPr>
            <w:tcW w:w="1239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spacing w:before="120"/>
              <w:jc w:val="center"/>
            </w:pPr>
            <w:r>
              <w:t>od 0,5 do 10</w:t>
            </w:r>
          </w:p>
          <w:p w:rsidR="00F30288" w:rsidRDefault="00F30288" w:rsidP="00E12812">
            <w:pPr>
              <w:jc w:val="center"/>
            </w:pPr>
          </w:p>
        </w:tc>
        <w:tc>
          <w:tcPr>
            <w:tcW w:w="1559" w:type="dxa"/>
          </w:tcPr>
          <w:p w:rsidR="00F30288" w:rsidRDefault="00F30288" w:rsidP="00E12812"/>
          <w:p w:rsidR="00F30288" w:rsidRDefault="00F30288" w:rsidP="00E12812">
            <w:pPr>
              <w:spacing w:before="120"/>
            </w:pPr>
            <w:r>
              <w:t>PN-B-01080 [1]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jc w:val="center"/>
            </w:pPr>
            <w:r>
              <w:t>4</w:t>
            </w:r>
          </w:p>
        </w:tc>
        <w:tc>
          <w:tcPr>
            <w:tcW w:w="4147" w:type="dxa"/>
          </w:tcPr>
          <w:p w:rsidR="00F30288" w:rsidRDefault="00F30288" w:rsidP="00E12812">
            <w:r>
              <w:t xml:space="preserve">Ścieralność na tarczy </w:t>
            </w:r>
            <w:proofErr w:type="spellStart"/>
            <w:r>
              <w:t>Boehmego</w:t>
            </w:r>
            <w:proofErr w:type="spellEnd"/>
            <w:r>
              <w:t>, mm, nie więcej niż, w stanie:</w:t>
            </w:r>
          </w:p>
          <w:p w:rsidR="00F30288" w:rsidRDefault="00F30288" w:rsidP="00E12812">
            <w:r>
              <w:t xml:space="preserve">- </w:t>
            </w:r>
            <w:proofErr w:type="spellStart"/>
            <w:r>
              <w:t>powietrznosuchym</w:t>
            </w:r>
            <w:proofErr w:type="spellEnd"/>
          </w:p>
          <w:p w:rsidR="00F30288" w:rsidRDefault="00F30288" w:rsidP="00E12812">
            <w:r>
              <w:t>- nasycenia wodą</w:t>
            </w:r>
          </w:p>
        </w:tc>
        <w:tc>
          <w:tcPr>
            <w:tcW w:w="1239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2,5</w:t>
            </w:r>
          </w:p>
          <w:p w:rsidR="00F30288" w:rsidRDefault="00F30288" w:rsidP="00E12812">
            <w:pPr>
              <w:jc w:val="center"/>
            </w:pPr>
            <w:r>
              <w:t>5</w:t>
            </w:r>
          </w:p>
        </w:tc>
        <w:tc>
          <w:tcPr>
            <w:tcW w:w="1559" w:type="dxa"/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spacing w:before="120"/>
              <w:jc w:val="center"/>
            </w:pPr>
            <w:r>
              <w:t>PN-B-04111 [6]</w:t>
            </w:r>
          </w:p>
        </w:tc>
      </w:tr>
      <w:tr w:rsidR="00F30288">
        <w:tc>
          <w:tcPr>
            <w:tcW w:w="496" w:type="dxa"/>
          </w:tcPr>
          <w:p w:rsidR="00F30288" w:rsidRDefault="00F30288" w:rsidP="00E12812">
            <w:pPr>
              <w:spacing w:before="60"/>
              <w:jc w:val="center"/>
            </w:pPr>
            <w:r>
              <w:t>5</w:t>
            </w:r>
          </w:p>
        </w:tc>
        <w:tc>
          <w:tcPr>
            <w:tcW w:w="4147" w:type="dxa"/>
          </w:tcPr>
          <w:p w:rsidR="00F30288" w:rsidRDefault="00F30288" w:rsidP="00E12812">
            <w:pPr>
              <w:spacing w:before="60"/>
            </w:pPr>
            <w:r>
              <w:t>Nasiąkliwość wodą, %, nie więcej niż:</w:t>
            </w:r>
          </w:p>
        </w:tc>
        <w:tc>
          <w:tcPr>
            <w:tcW w:w="1239" w:type="dxa"/>
          </w:tcPr>
          <w:p w:rsidR="00F30288" w:rsidRDefault="00F30288" w:rsidP="00E12812">
            <w:pPr>
              <w:spacing w:before="60"/>
              <w:jc w:val="center"/>
            </w:pPr>
            <w:r>
              <w:t>5</w:t>
            </w:r>
          </w:p>
        </w:tc>
        <w:tc>
          <w:tcPr>
            <w:tcW w:w="1559" w:type="dxa"/>
          </w:tcPr>
          <w:p w:rsidR="00F30288" w:rsidRDefault="00F30288" w:rsidP="00E12812">
            <w:pPr>
              <w:spacing w:before="60"/>
              <w:jc w:val="center"/>
            </w:pPr>
            <w:r>
              <w:t>PN-B-04101 [3]</w:t>
            </w:r>
          </w:p>
        </w:tc>
      </w:tr>
    </w:tbl>
    <w:p w:rsidR="00F30288" w:rsidRDefault="00F30288" w:rsidP="00E12812"/>
    <w:p w:rsidR="00F30288" w:rsidRDefault="00F30288" w:rsidP="00E12812">
      <w:r>
        <w:tab/>
        <w:t>Dopuszcza się następujące wady powierzchni licowej kamienia:</w:t>
      </w:r>
    </w:p>
    <w:p w:rsidR="00F30288" w:rsidRDefault="00F30288" w:rsidP="00E12812">
      <w:pPr>
        <w:numPr>
          <w:ilvl w:val="0"/>
          <w:numId w:val="2"/>
        </w:numPr>
      </w:pPr>
      <w:r>
        <w:t xml:space="preserve">wgłębienia do </w:t>
      </w:r>
      <w:smartTag w:uri="urn:schemas-microsoft-com:office:smarttags" w:element="metricconverter">
        <w:smartTagPr>
          <w:attr w:name="ProductID" w:val="20 mm"/>
        </w:smartTagPr>
        <w:r>
          <w:t>20 mm</w:t>
        </w:r>
      </w:smartTag>
      <w:r>
        <w:t>, o rozmiarach nie przekraczających 20 % powierzchni,</w:t>
      </w:r>
    </w:p>
    <w:p w:rsidR="00F30288" w:rsidRDefault="00F30288" w:rsidP="00E12812">
      <w:pPr>
        <w:numPr>
          <w:ilvl w:val="0"/>
          <w:numId w:val="2"/>
        </w:numPr>
      </w:pPr>
      <w:r>
        <w:t xml:space="preserve">szczerby oraz uszkodzenia krawędzi i naroży o głębokości do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>, przy łącznej długości uszkodzeń nie więcej niż 10 % długości każdej krawędzi.</w:t>
      </w:r>
    </w:p>
    <w:p w:rsidR="00F30288" w:rsidRDefault="00F30288" w:rsidP="00E12812">
      <w:r>
        <w:tab/>
        <w:t>Kamień łamany należy przechowywać w warunkach zabezpieczających przed zanieczyszczeniem i zmieszaniem poszczególnych jego rodzajów.</w:t>
      </w:r>
    </w:p>
    <w:p w:rsidR="00F30288" w:rsidRDefault="00F30288" w:rsidP="00E12812">
      <w:pPr>
        <w:pStyle w:val="Nagwek2"/>
        <w:spacing w:after="0"/>
      </w:pPr>
      <w:r>
        <w:t>2.9. Zaprawa cementowa</w:t>
      </w:r>
    </w:p>
    <w:p w:rsidR="00F30288" w:rsidRDefault="00F30288" w:rsidP="00E12812">
      <w:r>
        <w:rPr>
          <w:b/>
        </w:rPr>
        <w:tab/>
      </w:r>
      <w:r>
        <w:t>Do kamiennej ścianki czołowej należy stosować zaprawy cementowe wg PN-B-14501 [20] marki nie niższej niż M 12.</w:t>
      </w:r>
    </w:p>
    <w:p w:rsidR="00F30288" w:rsidRDefault="00F30288" w:rsidP="00E12812">
      <w:r>
        <w:lastRenderedPageBreak/>
        <w:tab/>
        <w:t>Do zapraw należy stosować cement portlandzki lub hutniczy wg PN-B-19701 [21], piasek wg PN-B-06711 [7] i wodę wg PN-B-32250 [24].</w:t>
      </w:r>
    </w:p>
    <w:p w:rsidR="00F30288" w:rsidRDefault="00F30288" w:rsidP="00E12812">
      <w:pPr>
        <w:pStyle w:val="Nagwek1"/>
        <w:spacing w:after="0"/>
      </w:pPr>
      <w:bookmarkStart w:id="4" w:name="_Toc424359828"/>
      <w:r>
        <w:t>3. SPRZĘT</w:t>
      </w:r>
      <w:bookmarkEnd w:id="4"/>
    </w:p>
    <w:p w:rsidR="00F30288" w:rsidRDefault="00F30288" w:rsidP="00E12812">
      <w:pPr>
        <w:pStyle w:val="Nagwek2"/>
        <w:spacing w:after="0"/>
      </w:pPr>
      <w:r>
        <w:t>3.1. Ogólne wymagania dotyczące sprzętu</w:t>
      </w:r>
    </w:p>
    <w:p w:rsidR="00F30288" w:rsidRDefault="00F30288" w:rsidP="00E12812">
      <w:r>
        <w:tab/>
        <w:t xml:space="preserve">Ogólne wymagania dotyczące sprzętu podano w </w:t>
      </w:r>
      <w:r w:rsidR="001A2426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F30288" w:rsidRDefault="00F30288" w:rsidP="00E12812">
      <w:pPr>
        <w:pStyle w:val="Nagwek2"/>
        <w:spacing w:after="0"/>
      </w:pPr>
      <w:r>
        <w:t>3.2. Sprzęt do wykonywania przepustów</w:t>
      </w:r>
    </w:p>
    <w:p w:rsidR="00F30288" w:rsidRDefault="00F30288" w:rsidP="00E12812">
      <w:r>
        <w:rPr>
          <w:b/>
        </w:rPr>
        <w:tab/>
      </w:r>
      <w:r>
        <w:t>Wykonawca przystępujący do wykonania przepustu i ścianki czołowej powinien wykazać się możliwością korzystania z następującego sprzętu: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>koparki do wykonywania wykopów głębokich,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>sprzętu do ręcznego wykonywania płytkich wykopów szerokoprzestrzennych,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>żurawi samochodowych,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>betoniarek,</w:t>
      </w:r>
    </w:p>
    <w:p w:rsidR="00F30288" w:rsidRDefault="00F30288" w:rsidP="00E12812">
      <w:pPr>
        <w:numPr>
          <w:ilvl w:val="0"/>
          <w:numId w:val="2"/>
        </w:numPr>
        <w:ind w:left="284" w:hanging="284"/>
      </w:pPr>
      <w:r>
        <w:t>innego sprzętu do transportu pomocniczego.</w:t>
      </w:r>
    </w:p>
    <w:p w:rsidR="00F30288" w:rsidRDefault="00F30288" w:rsidP="00E12812">
      <w:pPr>
        <w:pStyle w:val="Nagwek1"/>
        <w:spacing w:after="0"/>
      </w:pPr>
      <w:bookmarkStart w:id="5" w:name="_Toc424359829"/>
      <w:r>
        <w:t>4. TRANSPORT</w:t>
      </w:r>
      <w:bookmarkEnd w:id="5"/>
    </w:p>
    <w:p w:rsidR="00F30288" w:rsidRDefault="00F30288" w:rsidP="00E12812">
      <w:pPr>
        <w:pStyle w:val="Nagwek2"/>
        <w:spacing w:after="0"/>
      </w:pPr>
      <w:r>
        <w:t>4.1. Ogólne wymagania dotyczące transportu</w:t>
      </w:r>
    </w:p>
    <w:p w:rsidR="00F30288" w:rsidRDefault="00F30288" w:rsidP="00E12812">
      <w:r>
        <w:tab/>
        <w:t xml:space="preserve">Ogólne wymagania dotyczące transportu podano w </w:t>
      </w:r>
      <w:r w:rsidR="001A2426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F30288" w:rsidRDefault="00F30288" w:rsidP="00E12812">
      <w:pPr>
        <w:pStyle w:val="Nagwek2"/>
        <w:spacing w:after="0"/>
      </w:pPr>
      <w:r>
        <w:t>4.2. Transport materiałów</w:t>
      </w:r>
    </w:p>
    <w:p w:rsidR="00F30288" w:rsidRDefault="00F30288" w:rsidP="00E12812">
      <w:r>
        <w:rPr>
          <w:b/>
        </w:rPr>
        <w:t>4.2.1.</w:t>
      </w:r>
      <w:r>
        <w:t xml:space="preserve"> Transport kruszywa</w:t>
      </w:r>
    </w:p>
    <w:p w:rsidR="00F30288" w:rsidRDefault="00F30288" w:rsidP="00E12812">
      <w:pPr>
        <w:spacing w:before="120"/>
      </w:pPr>
      <w:r>
        <w:tab/>
        <w:t>Kamień i kruszywo należy przewozić dowolnymi środkami transportu w warunkach zabezpieczających je przed zanieczyszczeniem, zmieszaniem z innymi kruszywami i nadmiernym zawilgoceniem.</w:t>
      </w:r>
    </w:p>
    <w:p w:rsidR="00F30288" w:rsidRDefault="00F30288" w:rsidP="00E12812">
      <w:r>
        <w:tab/>
        <w:t>Sposoby zabezpieczania wyrobów kamiennych podczas transportu powinny odpowiadać BN-67/6747-14 [37].</w:t>
      </w:r>
    </w:p>
    <w:p w:rsidR="00F30288" w:rsidRDefault="00F30288" w:rsidP="00E12812">
      <w:pPr>
        <w:spacing w:before="120"/>
      </w:pPr>
      <w:r>
        <w:rPr>
          <w:b/>
        </w:rPr>
        <w:t xml:space="preserve">4.2.2. </w:t>
      </w:r>
      <w:r>
        <w:t>Transport cementu</w:t>
      </w:r>
    </w:p>
    <w:p w:rsidR="00F30288" w:rsidRDefault="00F30288" w:rsidP="00E12812">
      <w:r>
        <w:tab/>
        <w:t>Transport cementu powinien być zgodny z BN-88/6731-08 [36].</w:t>
      </w:r>
    </w:p>
    <w:p w:rsidR="00F30288" w:rsidRDefault="00F30288" w:rsidP="00E12812">
      <w:r>
        <w:tab/>
        <w:t>Przewóz cementu powinien odbywać się dostosowanymi do tego celu środkami transportu w warunkach zabezpieczających go przed opadami atmosferycznymi, zawilgoceniem, uszkodzeniem opakowania i zanieczyszczeniem.</w:t>
      </w:r>
    </w:p>
    <w:p w:rsidR="00F30288" w:rsidRDefault="00F30288" w:rsidP="00E12812">
      <w:pPr>
        <w:spacing w:before="120"/>
      </w:pPr>
      <w:r>
        <w:rPr>
          <w:b/>
        </w:rPr>
        <w:t xml:space="preserve">4.2.3. </w:t>
      </w:r>
      <w:r>
        <w:t>Transport stali zbrojeniowej</w:t>
      </w:r>
    </w:p>
    <w:p w:rsidR="00F30288" w:rsidRDefault="00F30288" w:rsidP="00E12812">
      <w:r>
        <w:tab/>
        <w:t>Stal zbrojeniową można przewozić dowolnymi środkami transportu w warunkach zabezpieczających przed powstawaniem korozji i uszkodzeniami mechanicznymi.</w:t>
      </w:r>
    </w:p>
    <w:p w:rsidR="00F30288" w:rsidRDefault="00F30288" w:rsidP="00E12812"/>
    <w:p w:rsidR="00F30288" w:rsidRDefault="00F30288" w:rsidP="00E12812">
      <w:r>
        <w:rPr>
          <w:b/>
        </w:rPr>
        <w:t xml:space="preserve">4.2.4. </w:t>
      </w:r>
      <w:r>
        <w:t>Transport mieszanki betonowej</w:t>
      </w:r>
    </w:p>
    <w:p w:rsidR="00F30288" w:rsidRDefault="00F30288" w:rsidP="00E12812">
      <w:r>
        <w:tab/>
        <w:t>Transport mieszanki betonowej powinien odbywać się zgodnie z normą PN-B-06250 [8].</w:t>
      </w:r>
    </w:p>
    <w:p w:rsidR="00F30288" w:rsidRDefault="00F30288" w:rsidP="00E12812">
      <w:r>
        <w:tab/>
        <w:t>Czas transportu powinien spełniać wymóg zachowania dopuszczalnej zmiany konsystencji mieszanki uzyskanej po jej wytworzeniu.</w:t>
      </w:r>
    </w:p>
    <w:p w:rsidR="00F30288" w:rsidRDefault="00F30288" w:rsidP="00E12812">
      <w:pPr>
        <w:spacing w:before="120"/>
      </w:pPr>
      <w:r>
        <w:rPr>
          <w:b/>
        </w:rPr>
        <w:t xml:space="preserve">4.2.5. </w:t>
      </w:r>
      <w:r>
        <w:t>Transport prefabrykatów</w:t>
      </w:r>
    </w:p>
    <w:p w:rsidR="00F30288" w:rsidRDefault="00F30288" w:rsidP="00E12812">
      <w:r>
        <w:t>Transport wewnętrzny</w:t>
      </w:r>
    </w:p>
    <w:p w:rsidR="00F30288" w:rsidRDefault="00F30288" w:rsidP="00E12812">
      <w:r>
        <w:tab/>
        <w:t>Elementy przepustów wykonywane na budowie mogą być przenoszone po uzyskaniu przez beton wytrzymałości nie niższej niż 0,4 R (W).</w:t>
      </w:r>
    </w:p>
    <w:p w:rsidR="00F30288" w:rsidRDefault="00F30288" w:rsidP="00E12812">
      <w:r>
        <w:t>Transport zewnętrzny</w:t>
      </w:r>
    </w:p>
    <w:p w:rsidR="00F30288" w:rsidRDefault="00F30288" w:rsidP="00E12812">
      <w:r>
        <w:tab/>
        <w:t>Elementy prefabrykowane mogą być przewożone dowolnymi środkami transportu w sposób zabezpieczający je przed uszkodzeniami.</w:t>
      </w:r>
    </w:p>
    <w:p w:rsidR="00F30288" w:rsidRDefault="00F30288" w:rsidP="00E12812">
      <w:r>
        <w:tab/>
        <w:t>Do transportu można przekazać elementy, w których beton osiągnął wytrzymałość co najmniej 0,75 R (W).</w:t>
      </w:r>
    </w:p>
    <w:p w:rsidR="00F30288" w:rsidRDefault="00F30288" w:rsidP="00E12812">
      <w:pPr>
        <w:spacing w:before="120"/>
      </w:pPr>
      <w:r>
        <w:rPr>
          <w:b/>
        </w:rPr>
        <w:t xml:space="preserve">4.2.6. </w:t>
      </w:r>
      <w:r>
        <w:t>Transport drewna i elementów deskowania</w:t>
      </w:r>
    </w:p>
    <w:p w:rsidR="00F30288" w:rsidRDefault="00F30288" w:rsidP="00E12812">
      <w:r>
        <w:tab/>
        <w:t>Drewno i elementy deskowania należy przewozić w warunkach chroniących je przed przemieszczaniem, a elementy metalowe w warunkach zabezpieczających przed korozją i uszkodzeniami mechanicznymi.</w:t>
      </w:r>
    </w:p>
    <w:p w:rsidR="00F30288" w:rsidRDefault="00F30288" w:rsidP="00E12812">
      <w:pPr>
        <w:pStyle w:val="Nagwek1"/>
        <w:spacing w:after="0"/>
      </w:pPr>
      <w:bookmarkStart w:id="6" w:name="_Toc424359830"/>
      <w:r>
        <w:lastRenderedPageBreak/>
        <w:t>5. WYKONANIE ROBÓT</w:t>
      </w:r>
      <w:bookmarkEnd w:id="6"/>
    </w:p>
    <w:p w:rsidR="00F30288" w:rsidRDefault="00F30288" w:rsidP="00E12812">
      <w:pPr>
        <w:pStyle w:val="Nagwek2"/>
        <w:spacing w:after="0"/>
      </w:pPr>
      <w:r>
        <w:t>5.1. Ogólne zasady wykonania robót</w:t>
      </w:r>
    </w:p>
    <w:p w:rsidR="00F30288" w:rsidRDefault="00F30288" w:rsidP="00E12812">
      <w:r>
        <w:rPr>
          <w:b/>
        </w:rPr>
        <w:tab/>
      </w:r>
      <w:r>
        <w:t xml:space="preserve">Ogólne zasady wykonania robót podano w </w:t>
      </w:r>
      <w:r w:rsidR="00C11D52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F30288" w:rsidRDefault="00F30288" w:rsidP="00E12812">
      <w:pPr>
        <w:pStyle w:val="Nagwek2"/>
        <w:spacing w:after="0"/>
      </w:pPr>
      <w:r>
        <w:t>5.2. Roboty przygotowawcze</w:t>
      </w:r>
    </w:p>
    <w:p w:rsidR="00F30288" w:rsidRDefault="00F30288" w:rsidP="00E12812">
      <w:r>
        <w:tab/>
        <w:t>Wykonawca zobowiązany jest do przygotowania terenu budowy w zakresie:</w:t>
      </w:r>
    </w:p>
    <w:p w:rsidR="00F30288" w:rsidRDefault="00F30288" w:rsidP="00E12812">
      <w:pPr>
        <w:numPr>
          <w:ilvl w:val="0"/>
          <w:numId w:val="2"/>
        </w:numPr>
      </w:pPr>
      <w:r>
        <w:t>odwodnienia terenu budowy w zakresie i formie uzgodnionej z Inżynierem,</w:t>
      </w:r>
    </w:p>
    <w:p w:rsidR="00F30288" w:rsidRDefault="00F30288" w:rsidP="00E12812">
      <w:pPr>
        <w:numPr>
          <w:ilvl w:val="0"/>
          <w:numId w:val="2"/>
        </w:numPr>
      </w:pPr>
      <w:r>
        <w:t>regulacji cieku na odcinku posadowienia przepustu według dokumentacji projektowej lub SST,</w:t>
      </w:r>
    </w:p>
    <w:p w:rsidR="00F30288" w:rsidRDefault="00F30288" w:rsidP="00E12812">
      <w:pPr>
        <w:numPr>
          <w:ilvl w:val="0"/>
          <w:numId w:val="2"/>
        </w:numPr>
      </w:pPr>
      <w:r>
        <w:t>czasowego przełożenia koryta cieku do czasu wybudowania przepustu wg dokumentacji projektowej, SST lub wskazówek Inżyniera.</w:t>
      </w:r>
    </w:p>
    <w:p w:rsidR="00F30288" w:rsidRDefault="00F30288" w:rsidP="00E12812">
      <w:pPr>
        <w:pStyle w:val="Nagwek2"/>
        <w:spacing w:after="0"/>
      </w:pPr>
      <w:r>
        <w:t>5.3. Roboty ziemne</w:t>
      </w:r>
    </w:p>
    <w:p w:rsidR="00F30288" w:rsidRDefault="00F30288" w:rsidP="00E12812">
      <w:r>
        <w:rPr>
          <w:b/>
        </w:rPr>
        <w:t xml:space="preserve">5.3.1. </w:t>
      </w:r>
      <w:r>
        <w:t>Wykopy</w:t>
      </w:r>
    </w:p>
    <w:p w:rsidR="00F30288" w:rsidRDefault="00F30288" w:rsidP="00E12812">
      <w:r>
        <w:tab/>
        <w:t xml:space="preserve">Metoda wykonywania robót ziemnych powinna być zgodna z </w:t>
      </w:r>
      <w:r w:rsidR="00C11D52">
        <w:t>S</w:t>
      </w:r>
      <w:r>
        <w:t>ST D-02.00.00 „Roboty ziemne”.</w:t>
      </w:r>
    </w:p>
    <w:p w:rsidR="00F30288" w:rsidRDefault="00F30288" w:rsidP="00E12812">
      <w:r>
        <w:tab/>
        <w:t>Ściany wykopów winny być zabezpieczone na czas robót wg dokumentacji projektowej, SST i zaleceń Inżyniera. W szczególności zabezpieczenie może polegać na:</w:t>
      </w:r>
    </w:p>
    <w:p w:rsidR="00F30288" w:rsidRDefault="00F30288" w:rsidP="00E12812">
      <w:pPr>
        <w:numPr>
          <w:ilvl w:val="0"/>
          <w:numId w:val="2"/>
        </w:numPr>
      </w:pPr>
      <w:r>
        <w:t>stosowaniu bezpiecznego nachylenia skarp wykopów,</w:t>
      </w:r>
    </w:p>
    <w:p w:rsidR="00F30288" w:rsidRDefault="00F30288" w:rsidP="00E12812">
      <w:pPr>
        <w:numPr>
          <w:ilvl w:val="0"/>
          <w:numId w:val="2"/>
        </w:numPr>
      </w:pPr>
      <w:r>
        <w:t>podparciu lub rozparciu ścian wykopów,</w:t>
      </w:r>
    </w:p>
    <w:p w:rsidR="00F30288" w:rsidRDefault="00F30288" w:rsidP="00E12812">
      <w:pPr>
        <w:numPr>
          <w:ilvl w:val="0"/>
          <w:numId w:val="2"/>
        </w:numPr>
      </w:pPr>
      <w:r>
        <w:t>stosowaniu ścianek szczelnych.</w:t>
      </w:r>
    </w:p>
    <w:p w:rsidR="00F30288" w:rsidRDefault="00F30288" w:rsidP="00E12812">
      <w:r>
        <w:tab/>
        <w:t>Do podparcia lub rozparcia ścian wykopów można stosować drewno, elementy stalowe lub inne materiały zaakceptowane przez Inżyniera.</w:t>
      </w:r>
    </w:p>
    <w:p w:rsidR="00F30288" w:rsidRDefault="00F30288" w:rsidP="00E12812">
      <w:r>
        <w:tab/>
        <w:t>Stosowane ścianki szczelne mogą być drewniane albo stalowe wielokrotnego użytku. Typ ścianki oraz sposób jej zagłębienia w grunt musi być zgodny z dokumentacją projektową i zaleceniami Inżyniera.</w:t>
      </w:r>
    </w:p>
    <w:p w:rsidR="00F30288" w:rsidRDefault="00F30288" w:rsidP="00E12812">
      <w:r>
        <w:tab/>
        <w:t>Po wykonaniu robót ściankę szczelną należy usunąć, zaś powstałą szczelinę zasypać gruntem i zagęścić.</w:t>
      </w:r>
    </w:p>
    <w:p w:rsidR="00F30288" w:rsidRDefault="00F30288" w:rsidP="00E12812">
      <w:r>
        <w:tab/>
        <w:t>W uzasadnionych przypadkach, za zgodą Inżyniera, ścianki szczelne można pozostawić w gruncie.</w:t>
      </w:r>
    </w:p>
    <w:p w:rsidR="00F30288" w:rsidRDefault="00F30288" w:rsidP="00E12812">
      <w:r>
        <w:tab/>
        <w:t xml:space="preserve">Przy mechanicznym wykonywaniu wykopu powinna być pozostawiona niedobrana warstwa gruntu, o grubości co najmniej </w:t>
      </w:r>
      <w:smartTag w:uri="urn:schemas-microsoft-com:office:smarttags" w:element="metricconverter">
        <w:smartTagPr>
          <w:attr w:name="ProductID" w:val="20 cm"/>
        </w:smartTagPr>
        <w:r>
          <w:t>20 cm</w:t>
        </w:r>
      </w:smartTag>
      <w:r>
        <w:t xml:space="preserve"> od projektowanego dna wykopu. Warstwa ta powinna być usunięta ręcznie lub mechanicznie z zastosowaniem koparki z oprzyrządowaniem nie powodującym spulchnienia gruntu.</w:t>
      </w:r>
    </w:p>
    <w:p w:rsidR="00F30288" w:rsidRDefault="00F30288" w:rsidP="00E12812">
      <w:r>
        <w:tab/>
        <w:t>Odchyłki rzędnej wykonanego podłoża od rzędnej określonej w dokumentacji projektowej nie może przekraczać +</w:t>
      </w:r>
      <w:smartTag w:uri="urn:schemas-microsoft-com:office:smarttags" w:element="metricconverter">
        <w:smartTagPr>
          <w:attr w:name="ProductID" w:val="1,0 cm"/>
        </w:smartTagPr>
        <w:r>
          <w:t>1,0 cm</w:t>
        </w:r>
      </w:smartTag>
      <w:r>
        <w:t xml:space="preserve"> i </w:t>
      </w:r>
      <w:smartTag w:uri="urn:schemas-microsoft-com:office:smarttags" w:element="metricconverter">
        <w:smartTagPr>
          <w:attr w:name="ProductID" w:val="-3,0 cm"/>
        </w:smartTagPr>
        <w:r>
          <w:t xml:space="preserve">-3,0 </w:t>
        </w:r>
        <w:proofErr w:type="spellStart"/>
        <w:r>
          <w:t>cm</w:t>
        </w:r>
      </w:smartTag>
      <w:proofErr w:type="spellEnd"/>
      <w:r>
        <w:t>.</w:t>
      </w:r>
    </w:p>
    <w:p w:rsidR="00F30288" w:rsidRDefault="00F30288" w:rsidP="00E12812">
      <w:pPr>
        <w:spacing w:before="120"/>
      </w:pPr>
      <w:r>
        <w:rPr>
          <w:b/>
        </w:rPr>
        <w:t xml:space="preserve">5.3.2. </w:t>
      </w:r>
      <w:r>
        <w:t>Zasypka przepustu</w:t>
      </w:r>
    </w:p>
    <w:p w:rsidR="00F30288" w:rsidRDefault="00F30288" w:rsidP="00E12812">
      <w:r>
        <w:tab/>
        <w:t>Jako materiał zasypki przepustu należy stosować żwiry, pospółki i piaski co najmniej średnie.</w:t>
      </w:r>
    </w:p>
    <w:p w:rsidR="00F30288" w:rsidRDefault="00F30288" w:rsidP="00E12812">
      <w:r>
        <w:tab/>
        <w:t>Zasypkę nad przepustem należy układać jednocześnie z obu stron przepustu, warstwami jednakowej grubości z jednoczesnym zagęszczeniem według wymagań dokumentacji projektowej lub SST.</w:t>
      </w:r>
    </w:p>
    <w:p w:rsidR="00F30288" w:rsidRDefault="00F30288" w:rsidP="00E12812">
      <w:r>
        <w:tab/>
        <w:t>Wskaźniki zagęszczenia gruntu w wykopach i nasypach należy przyjmować wg PN-S-02205 [34].</w:t>
      </w:r>
    </w:p>
    <w:p w:rsidR="00F30288" w:rsidRDefault="00F30288" w:rsidP="00E12812">
      <w:pPr>
        <w:pStyle w:val="Nagwek2"/>
        <w:spacing w:after="0"/>
      </w:pPr>
      <w:r>
        <w:t>5.4. Umocnienie wlotów i wylotów</w:t>
      </w:r>
    </w:p>
    <w:p w:rsidR="00F30288" w:rsidRDefault="00F30288" w:rsidP="00E12812">
      <w:r>
        <w:tab/>
        <w:t>Umocnienie wlotów i wylotów należy wykonać zgodnie z dokumentacją projektową lub SST. Umocnieniu podlega dno oraz skarpy wlotu i wylotu.</w:t>
      </w:r>
    </w:p>
    <w:p w:rsidR="00F30288" w:rsidRDefault="00F30288" w:rsidP="00E12812">
      <w:pPr>
        <w:rPr>
          <w:b/>
        </w:rPr>
      </w:pPr>
      <w:r>
        <w:tab/>
        <w:t>W zależności od rodzaju materiału użytego do umocnienia, wykonanie robót powinno być zgodne z wymaganiami podanymi w OST D-06.00.00 „Roboty wykończeniowe”.</w:t>
      </w:r>
    </w:p>
    <w:p w:rsidR="00F30288" w:rsidRDefault="00F30288" w:rsidP="00E12812">
      <w:pPr>
        <w:pStyle w:val="Nagwek2"/>
        <w:spacing w:after="0"/>
      </w:pPr>
      <w:r>
        <w:t>5.5. Ławy fundamentowe pod przepustami</w:t>
      </w:r>
    </w:p>
    <w:p w:rsidR="00F30288" w:rsidRDefault="00F30288" w:rsidP="00E12812">
      <w:r>
        <w:tab/>
        <w:t>Ławy fundamentowe powinny być wykonane zgodnie z dokumentacją projektową i SST.</w:t>
      </w:r>
    </w:p>
    <w:p w:rsidR="00F30288" w:rsidRDefault="00F30288" w:rsidP="00E12812">
      <w:r>
        <w:tab/>
        <w:t>Dopuszczalne odchyłki dla ław fundamentowych przepustów wynoszą:</w:t>
      </w:r>
    </w:p>
    <w:p w:rsidR="00F30288" w:rsidRDefault="00F30288" w:rsidP="00E12812">
      <w:r>
        <w:t>a) różnice wymiarów ławy fundamentowej w planie:</w:t>
      </w:r>
    </w:p>
    <w:p w:rsidR="00F30288" w:rsidRDefault="00F30288" w:rsidP="00E12812">
      <w:r>
        <w:t xml:space="preserve">  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dla przepustów sklepionych,</w:t>
      </w:r>
    </w:p>
    <w:p w:rsidR="00F30288" w:rsidRDefault="00F30288" w:rsidP="00E12812">
      <w:r>
        <w:t xml:space="preserve">  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dla przepustów pozostałych,</w:t>
      </w:r>
    </w:p>
    <w:p w:rsidR="00F30288" w:rsidRDefault="00F30288" w:rsidP="00E12812">
      <w:r>
        <w:t>b) różnice rzędnych wierzchu ławy:</w:t>
      </w:r>
    </w:p>
    <w:p w:rsidR="00F30288" w:rsidRDefault="00F30288" w:rsidP="00E12812">
      <w:r>
        <w:t xml:space="preserve">  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0,5 cm"/>
        </w:smartTagPr>
        <w:r>
          <w:t>0,5 cm</w:t>
        </w:r>
      </w:smartTag>
      <w:r>
        <w:t xml:space="preserve"> dla przepustów sklepionych,</w:t>
      </w:r>
    </w:p>
    <w:p w:rsidR="00F30288" w:rsidRDefault="00F30288" w:rsidP="00E12812">
      <w:r>
        <w:t xml:space="preserve">  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dla przepustów pozostałych.</w:t>
      </w:r>
    </w:p>
    <w:p w:rsidR="00F30288" w:rsidRDefault="00F30288" w:rsidP="00E12812">
      <w:r>
        <w:tab/>
        <w:t>Różnice w niwelecie wynikające z odchyłek wymiarowych rzędnych ławy, nie mogą spowodować spiętrzenia wody w przepuście.</w:t>
      </w:r>
    </w:p>
    <w:p w:rsidR="00F30288" w:rsidRDefault="00F30288" w:rsidP="00E12812">
      <w:pPr>
        <w:pStyle w:val="Nagwek2"/>
        <w:spacing w:after="0"/>
      </w:pPr>
      <w:r>
        <w:lastRenderedPageBreak/>
        <w:t>5.6. Roboty betonowe</w:t>
      </w:r>
    </w:p>
    <w:p w:rsidR="00F30288" w:rsidRDefault="00F30288" w:rsidP="00E12812">
      <w:r>
        <w:rPr>
          <w:b/>
        </w:rPr>
        <w:t xml:space="preserve">5.6.1. </w:t>
      </w:r>
      <w:r>
        <w:t>Wykonanie mieszanki betonowej</w:t>
      </w:r>
    </w:p>
    <w:p w:rsidR="00F30288" w:rsidRDefault="00F30288" w:rsidP="00E12812">
      <w:r>
        <w:tab/>
        <w:t>Mieszanka betonowa dla betonowych elementów konstrukcji przepustów powinna odpowiadać wymaganiom PN-B-06250 [8].</w:t>
      </w:r>
    </w:p>
    <w:p w:rsidR="00F30288" w:rsidRDefault="00F30288" w:rsidP="00E12812">
      <w:r>
        <w:tab/>
        <w:t>Urabialność mieszanki betonowej powinna pozwolić na uzyskanie maksymalnej szczelności po zawibrowaniu bez wystąpienia pustek w masie betonu lub na powierzchni.</w:t>
      </w:r>
    </w:p>
    <w:p w:rsidR="00F30288" w:rsidRDefault="00F30288" w:rsidP="00E12812">
      <w:r>
        <w:tab/>
        <w:t>Urabialność powinna być dostosowana do warunków formowania, określonych przez:</w:t>
      </w:r>
    </w:p>
    <w:p w:rsidR="00F30288" w:rsidRDefault="00F30288" w:rsidP="00E12812">
      <w:pPr>
        <w:numPr>
          <w:ilvl w:val="0"/>
          <w:numId w:val="1"/>
        </w:numPr>
      </w:pPr>
      <w:r>
        <w:t>kształt i wymiary elementu konstrukcji oraz ilość zbrojenia,</w:t>
      </w:r>
    </w:p>
    <w:p w:rsidR="00F30288" w:rsidRDefault="00F30288" w:rsidP="00E12812">
      <w:pPr>
        <w:numPr>
          <w:ilvl w:val="0"/>
          <w:numId w:val="1"/>
        </w:numPr>
      </w:pPr>
      <w:r>
        <w:t>zakładaną gładkość i wygląd powierzchni betonu,</w:t>
      </w:r>
    </w:p>
    <w:p w:rsidR="00F30288" w:rsidRDefault="00F30288" w:rsidP="00E12812">
      <w:pPr>
        <w:numPr>
          <w:ilvl w:val="0"/>
          <w:numId w:val="1"/>
        </w:numPr>
      </w:pPr>
      <w:r>
        <w:t>sposoby układania i zagęszczania mieszanki betonowej.</w:t>
      </w:r>
    </w:p>
    <w:p w:rsidR="00F30288" w:rsidRDefault="00F30288" w:rsidP="00E12812">
      <w:r>
        <w:tab/>
        <w:t>Konsystencja powinna być nie rzadsza od plastycznej, badana wg normy PN-B-06250 [8]. Nie może ona być osiągnięta przez większe zużycie wody niż to jest przewidziane w składzie mieszanki. Zaleca się sprawdzanie doświadczalne urabialności mieszanki betonowej przez próbę formowania w warunkach zbliżonych do rzeczywistych.</w:t>
      </w:r>
    </w:p>
    <w:p w:rsidR="00F30288" w:rsidRDefault="00F30288" w:rsidP="00E12812">
      <w:r>
        <w:tab/>
        <w:t>Zawartość powietrza w zagęszczonej mieszance betonowej nie może przekraczać: 2 % w przypadku niestosowania domieszek napowietrzających i od 4,5 do 6,5 % w przypadku stosowania domieszek napowietrzających.</w:t>
      </w:r>
    </w:p>
    <w:p w:rsidR="00F30288" w:rsidRDefault="00F30288" w:rsidP="00E12812">
      <w:r>
        <w:tab/>
        <w:t>Recepta mieszanki betonowej może być ustalona dowolną metodą doświadczalną lub obliczeniowo-doświadczalną zapewniającą uzyskanie betonu o wymaganych właściwościach.</w:t>
      </w:r>
    </w:p>
    <w:p w:rsidR="00F30288" w:rsidRDefault="00F30288" w:rsidP="00E12812">
      <w:r>
        <w:tab/>
        <w:t xml:space="preserve">Do celów produkcyjnych należy sporządzić receptę roboczą, uwzględniającą zawilgocenie kruszywa, pojemność urządzenia mieszającego i sposób dozowania. </w:t>
      </w:r>
    </w:p>
    <w:p w:rsidR="00F30288" w:rsidRDefault="00F30288" w:rsidP="00E12812">
      <w:r>
        <w:tab/>
        <w:t>Zmiana recepty roboczej musi być wykonana, gdy zajdzie co najmniej jeden z poniższych przypadków:</w:t>
      </w:r>
    </w:p>
    <w:p w:rsidR="00F30288" w:rsidRDefault="00F30288" w:rsidP="00E12812">
      <w:pPr>
        <w:numPr>
          <w:ilvl w:val="0"/>
          <w:numId w:val="1"/>
        </w:numPr>
      </w:pPr>
      <w:r>
        <w:t>zmiana rodzaju składników,</w:t>
      </w:r>
    </w:p>
    <w:p w:rsidR="00F30288" w:rsidRDefault="00F30288" w:rsidP="00E12812">
      <w:pPr>
        <w:numPr>
          <w:ilvl w:val="0"/>
          <w:numId w:val="1"/>
        </w:numPr>
      </w:pPr>
      <w:r>
        <w:t>zmiana uziarnienia kruszywa,</w:t>
      </w:r>
    </w:p>
    <w:p w:rsidR="00F30288" w:rsidRDefault="00F30288" w:rsidP="00E12812">
      <w:pPr>
        <w:numPr>
          <w:ilvl w:val="0"/>
          <w:numId w:val="1"/>
        </w:numPr>
      </w:pPr>
      <w:r>
        <w:t xml:space="preserve">zmiana zawilgocenia wywołująca w stosunku do poprzedniej recepty roboczej zmiany w całkowitej ilości wody </w:t>
      </w:r>
      <w:proofErr w:type="spellStart"/>
      <w:r>
        <w:t>zarobowej</w:t>
      </w:r>
      <w:proofErr w:type="spellEnd"/>
      <w:r>
        <w:t xml:space="preserve"> w </w:t>
      </w:r>
      <w:smartTag w:uri="urn:schemas-microsoft-com:office:smarttags" w:element="metricconverter">
        <w:smartTagPr>
          <w:attr w:name="ProductID" w:val="1 m3"/>
        </w:smartTagPr>
        <w:r>
          <w:t>1 m</w:t>
        </w:r>
        <w:r>
          <w:rPr>
            <w:vertAlign w:val="superscript"/>
          </w:rPr>
          <w:t>3</w:t>
        </w:r>
      </w:smartTag>
      <w:r>
        <w:t xml:space="preserve"> mieszanki betonowej przekraczającej </w:t>
      </w:r>
      <w:r>
        <w:sym w:font="Symbol" w:char="F0B1"/>
      </w:r>
      <w:r>
        <w:t xml:space="preserve"> 5 dcm</w:t>
      </w:r>
      <w:r>
        <w:rPr>
          <w:vertAlign w:val="superscript"/>
        </w:rPr>
        <w:t>3</w:t>
      </w:r>
      <w:r>
        <w:t>.</w:t>
      </w:r>
    </w:p>
    <w:p w:rsidR="00F30288" w:rsidRDefault="00F30288" w:rsidP="00E12812">
      <w:r>
        <w:tab/>
        <w:t>Wykonanie mieszanek betonowych musi odbywać się wyłącznie w betoniarkach przeciwbieżnych lub betonowniach. Składniki mieszanki wg recepty roboczej muszą być dozowane wagowo z dokładnością:</w:t>
      </w:r>
    </w:p>
    <w:p w:rsidR="00F30288" w:rsidRDefault="00F30288" w:rsidP="00E12812">
      <w:r>
        <w:tab/>
      </w:r>
      <w:r>
        <w:sym w:font="Symbol" w:char="F0B1"/>
      </w:r>
      <w:r>
        <w:t xml:space="preserve"> 2 % dla cementu, wody, dodatków,</w:t>
      </w:r>
    </w:p>
    <w:p w:rsidR="00F30288" w:rsidRDefault="00F30288" w:rsidP="00E12812">
      <w:r>
        <w:tab/>
      </w:r>
      <w:r>
        <w:sym w:font="Symbol" w:char="F0B1"/>
      </w:r>
      <w:r>
        <w:t xml:space="preserve"> 3 % dla kruszywa.</w:t>
      </w:r>
    </w:p>
    <w:p w:rsidR="00F30288" w:rsidRDefault="00F30288" w:rsidP="00E12812">
      <w:r>
        <w:tab/>
        <w:t xml:space="preserve">Objętość składników jednego </w:t>
      </w:r>
      <w:proofErr w:type="spellStart"/>
      <w:r>
        <w:t>zarobu</w:t>
      </w:r>
      <w:proofErr w:type="spellEnd"/>
      <w:r>
        <w:t xml:space="preserve"> betoniarki nie powinna być mniejsza niż 90 % i nie może być większa niż 100 % jej pojemności roboczej.</w:t>
      </w:r>
    </w:p>
    <w:p w:rsidR="00F30288" w:rsidRDefault="00F30288" w:rsidP="00E12812">
      <w:r>
        <w:tab/>
        <w:t xml:space="preserve">Czas mieszania </w:t>
      </w:r>
      <w:proofErr w:type="spellStart"/>
      <w:r>
        <w:t>zarobu</w:t>
      </w:r>
      <w:proofErr w:type="spellEnd"/>
      <w:r>
        <w:t xml:space="preserve"> musi być ustalony doświadczalnie, jednak nie powinien on być krótszy niż 2 minuty.</w:t>
      </w:r>
    </w:p>
    <w:p w:rsidR="00F30288" w:rsidRDefault="00F30288" w:rsidP="00E12812">
      <w:r>
        <w:tab/>
        <w:t xml:space="preserve">Konsystencja mieszanki betonowej nie może różnić się od konsystencji założonej (wg recepty roboczej) więcej niż </w:t>
      </w:r>
      <w:r>
        <w:sym w:font="Symbol" w:char="F0B1"/>
      </w:r>
      <w:r>
        <w:t xml:space="preserve"> 20 % wskaźnika </w:t>
      </w:r>
      <w:proofErr w:type="spellStart"/>
      <w:r>
        <w:t>Ve-Be</w:t>
      </w:r>
      <w:proofErr w:type="spellEnd"/>
      <w:r>
        <w:t>. Przy temperaturze 0</w:t>
      </w:r>
      <w:r>
        <w:rPr>
          <w:vertAlign w:val="superscript"/>
        </w:rPr>
        <w:t>o</w:t>
      </w:r>
      <w:r>
        <w:t xml:space="preserve"> C wykonywanie mieszanki betonowej należy przerwać, za wyjątkiem sytuacji szczególnych, w uzgodnieniu z Inżynierem.</w:t>
      </w:r>
    </w:p>
    <w:p w:rsidR="00F30288" w:rsidRDefault="00F30288" w:rsidP="00E12812">
      <w:pPr>
        <w:spacing w:before="120"/>
      </w:pPr>
      <w:r>
        <w:rPr>
          <w:b/>
        </w:rPr>
        <w:t xml:space="preserve">5.6.2. </w:t>
      </w:r>
      <w:r>
        <w:t>Wykonanie zbrojenia</w:t>
      </w:r>
    </w:p>
    <w:p w:rsidR="00F30288" w:rsidRDefault="00F30288" w:rsidP="00E12812">
      <w:r>
        <w:tab/>
        <w:t>Zbrojenie powinno być wykonane wg dokumentacji projektowej, wymagań SST i zgodnie z postanowieniem PN-B-06251 [9].</w:t>
      </w:r>
    </w:p>
    <w:p w:rsidR="00F30288" w:rsidRDefault="00F30288" w:rsidP="00E12812">
      <w:r>
        <w:tab/>
        <w:t>Zbrojenie powinno być wykonane w zbrojarni stałej lub poligonowej.</w:t>
      </w:r>
    </w:p>
    <w:p w:rsidR="00F30288" w:rsidRDefault="00F30288" w:rsidP="00E12812">
      <w:r>
        <w:tab/>
        <w:t xml:space="preserve">Sposób wykonania szkieletu musi zapewnić niezmienność geometryczną szkieletu w czasie transportu na miejsce wbudowania. Do tego celu zaleca się łączenie węzłów na przecięciu prętów drutem </w:t>
      </w:r>
      <w:proofErr w:type="spellStart"/>
      <w:r>
        <w:t>wiązałkowym</w:t>
      </w:r>
      <w:proofErr w:type="spellEnd"/>
      <w:r>
        <w:t xml:space="preserve"> wyżarzonym o średnicy nie mniejszej niż </w:t>
      </w:r>
      <w:smartTag w:uri="urn:schemas-microsoft-com:office:smarttags" w:element="metricconverter">
        <w:smartTagPr>
          <w:attr w:name="ProductID" w:val="0,6 mm"/>
        </w:smartTagPr>
        <w:r>
          <w:t>0,6 mm</w:t>
        </w:r>
      </w:smartTag>
      <w:r>
        <w:t xml:space="preserve"> (wiązanie na podwójny krzyż) albo stosować spawanie. Zbrojenie musi zachować dokładne położenie w czasie betonowania. Należy stosować podkładki dystansowe prefabrykowane z zapraw cementowych albo z materiałów z tworzywa sztucznego. Niedopuszczalne jest stosowanie podkładek z prętów stalowych. Szkielet zbrojenia powinien być sprawdzony i zatwierdzony przez Inżyniera.</w:t>
      </w:r>
    </w:p>
    <w:p w:rsidR="00F30288" w:rsidRDefault="00F30288" w:rsidP="00E12812">
      <w:r>
        <w:tab/>
        <w:t>Sprawdzeniu podlegają:</w:t>
      </w:r>
    </w:p>
    <w:p w:rsidR="00F30288" w:rsidRDefault="00F30288" w:rsidP="00E12812">
      <w:pPr>
        <w:numPr>
          <w:ilvl w:val="0"/>
          <w:numId w:val="1"/>
        </w:numPr>
      </w:pPr>
      <w:r>
        <w:t>średnice użytych prętów,</w:t>
      </w:r>
    </w:p>
    <w:p w:rsidR="00F30288" w:rsidRDefault="00F30288" w:rsidP="00E12812">
      <w:pPr>
        <w:numPr>
          <w:ilvl w:val="0"/>
          <w:numId w:val="1"/>
        </w:numPr>
      </w:pPr>
      <w:r>
        <w:t xml:space="preserve">rozstaw prętów - różnice rozstawu prętów głównych w płytach nie powinny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, a w innych elementach </w:t>
      </w:r>
      <w:smartTag w:uri="urn:schemas-microsoft-com:office:smarttags" w:element="metricconverter">
        <w:smartTagPr>
          <w:attr w:name="ProductID" w:val="0,5 cm"/>
        </w:smartTagPr>
        <w:r>
          <w:t>0,5 cm</w:t>
        </w:r>
      </w:smartTag>
      <w:r>
        <w:t>,</w:t>
      </w:r>
    </w:p>
    <w:p w:rsidR="00F30288" w:rsidRDefault="00F30288" w:rsidP="00E12812">
      <w:pPr>
        <w:numPr>
          <w:ilvl w:val="0"/>
          <w:numId w:val="1"/>
        </w:numPr>
      </w:pPr>
      <w:r>
        <w:t xml:space="preserve">rozstaw strzemion nie powinien różnić się od projektowanego o więcej niż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,</w:t>
      </w:r>
    </w:p>
    <w:p w:rsidR="00F30288" w:rsidRDefault="00F30288" w:rsidP="00E12812">
      <w:pPr>
        <w:numPr>
          <w:ilvl w:val="0"/>
          <w:numId w:val="1"/>
        </w:numPr>
      </w:pPr>
      <w:r>
        <w:t xml:space="preserve">różnice długości prętów, położenie miejsc kończenia ich hakami, odcięcia - nie mogą odbiegać od dokumentacji projektowej o więcej niż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>,</w:t>
      </w:r>
    </w:p>
    <w:p w:rsidR="00F30288" w:rsidRDefault="00F30288" w:rsidP="00E12812">
      <w:pPr>
        <w:numPr>
          <w:ilvl w:val="0"/>
          <w:numId w:val="1"/>
        </w:numPr>
      </w:pPr>
      <w:r>
        <w:t>otuliny zewnętrzne utrzymane w granicach wymagań projektowych bez tolerancji ujemnych,</w:t>
      </w:r>
    </w:p>
    <w:p w:rsidR="00F30288" w:rsidRDefault="00F30288" w:rsidP="00E12812">
      <w:pPr>
        <w:numPr>
          <w:ilvl w:val="0"/>
          <w:numId w:val="1"/>
        </w:numPr>
      </w:pPr>
      <w:r>
        <w:lastRenderedPageBreak/>
        <w:t>powiązanie zbrojenia w sposób stabilizujący jego położenie w czasie betonowania i zagęszczania.</w:t>
      </w:r>
    </w:p>
    <w:p w:rsidR="00F30288" w:rsidRDefault="00F30288" w:rsidP="00E12812">
      <w:pPr>
        <w:spacing w:before="120"/>
      </w:pPr>
      <w:r>
        <w:rPr>
          <w:b/>
        </w:rPr>
        <w:t xml:space="preserve">5.6.3. </w:t>
      </w:r>
      <w:r>
        <w:t>Wykonanie deskowań</w:t>
      </w:r>
    </w:p>
    <w:p w:rsidR="00F30288" w:rsidRDefault="00F30288" w:rsidP="00E12812">
      <w:r>
        <w:tab/>
        <w:t>Przy wykonaniu deskowań należy stosować zalecenia PN-B-06251 [9] dla deskowań drewnianych i ew. BN-73/9081-02 [42] dla - stalowych.</w:t>
      </w:r>
    </w:p>
    <w:p w:rsidR="00F30288" w:rsidRDefault="00F30288" w:rsidP="00E12812">
      <w:r>
        <w:tab/>
        <w:t>Deskowanie powinno być wykonane zgodnie z dokumentacją projektową i powinno zapewnić sztywność i niezmienność układu oraz bezpieczeństwo konstrukcji. Deskowanie powinno być skonstruowane w sposób umożliwiający łatwy jego montaż i demontaż. Przed wypełnieniem mieszanką betonową, deskowanie powinno być sprawdzone, aby wykluczyć wyciek zaprawy i możliwość zniekształceń lub odchyleń w wymiarach betonowej konstrukcji. Deskowania nieimpregnowane przed wypełnieniem ich mieszanką betonową powinny być obficie zlewane wodą.</w:t>
      </w:r>
    </w:p>
    <w:p w:rsidR="00F30288" w:rsidRDefault="00F30288" w:rsidP="00E12812">
      <w:pPr>
        <w:spacing w:before="120"/>
      </w:pPr>
      <w:r>
        <w:rPr>
          <w:b/>
        </w:rPr>
        <w:t xml:space="preserve">5.6.4. </w:t>
      </w:r>
      <w:r>
        <w:t>Betonowanie i pielęgnacja</w:t>
      </w:r>
    </w:p>
    <w:p w:rsidR="00F30288" w:rsidRDefault="00F30288" w:rsidP="00E12812">
      <w:r>
        <w:tab/>
        <w:t>Elementy przepustów z betonu powinny być wykonane zgodnie z dokumentacją projektową i SST oraz powinny odpowiadać wymaganiom:</w:t>
      </w:r>
    </w:p>
    <w:p w:rsidR="00F30288" w:rsidRDefault="00F30288" w:rsidP="00E12812">
      <w:pPr>
        <w:numPr>
          <w:ilvl w:val="0"/>
          <w:numId w:val="3"/>
        </w:numPr>
      </w:pPr>
      <w:r>
        <w:t>PN-B-06250 [8] w zakresie wytrzymałości, nasiąkliwości i odporności na działanie mrozu,</w:t>
      </w:r>
    </w:p>
    <w:p w:rsidR="00F30288" w:rsidRDefault="00F30288" w:rsidP="00E12812">
      <w:pPr>
        <w:numPr>
          <w:ilvl w:val="0"/>
          <w:numId w:val="3"/>
        </w:numPr>
      </w:pPr>
      <w:r>
        <w:t>PN-B-06251 [9] i PN-B-06250 [8] w zakresie składu betonu, mieszania, zagęszczania, dojrzewania, pielęgnacji i transportu.</w:t>
      </w:r>
    </w:p>
    <w:p w:rsidR="00F30288" w:rsidRDefault="00F30288" w:rsidP="00E12812">
      <w:r>
        <w:tab/>
        <w:t>Betonowanie konstrukcji należy wykonywać wyłącznie w temperaturach nie niższych niż + 5</w:t>
      </w:r>
      <w:r>
        <w:rPr>
          <w:vertAlign w:val="superscript"/>
        </w:rPr>
        <w:t>o</w:t>
      </w:r>
      <w:r>
        <w:t xml:space="preserve"> C. W wyjątkowych przypadkach dopuszcza się betonowanie w temperaturze niższej niż 5</w:t>
      </w:r>
      <w:r>
        <w:rPr>
          <w:vertAlign w:val="superscript"/>
        </w:rPr>
        <w:t>o</w:t>
      </w:r>
      <w:r>
        <w:t xml:space="preserve"> C, jednak wymaga to zgody Inżyniera oraz zapewnienia mieszance betonowej temperatury + 20</w:t>
      </w:r>
      <w:r>
        <w:rPr>
          <w:vertAlign w:val="superscript"/>
        </w:rPr>
        <w:t>o</w:t>
      </w:r>
      <w:r>
        <w:t xml:space="preserve"> C w chwili jej układania i zabezpieczenia uformowanego elementu przed utratą ciepła w czasie co najmniej 7 dni.</w:t>
      </w:r>
    </w:p>
    <w:p w:rsidR="00F30288" w:rsidRDefault="00F30288" w:rsidP="00E12812">
      <w:r>
        <w:tab/>
        <w:t>Bezpośrednio po zakończeniu betonowania zaleca się przykrycie powierzchni betonu lekkimi osłonami wodoszczelnymi, zapobiegającymi odparowaniu wody z betonu i chroniącymi beton przed deszczem i inną wodą.</w:t>
      </w:r>
    </w:p>
    <w:p w:rsidR="00F30288" w:rsidRDefault="00F30288" w:rsidP="00E12812">
      <w:r>
        <w:tab/>
        <w:t xml:space="preserve">Woda stosowana do polewania betonu powinna spełniać wymagania normy PN-B-32250 [24]. </w:t>
      </w:r>
    </w:p>
    <w:p w:rsidR="00F30288" w:rsidRDefault="00F30288" w:rsidP="00E12812">
      <w:r>
        <w:tab/>
        <w:t>Dopuszcza się inne rodzaje pielęgnacji po akceptacji Inżyniera.</w:t>
      </w:r>
    </w:p>
    <w:p w:rsidR="00F30288" w:rsidRDefault="00F30288" w:rsidP="00E12812">
      <w:r>
        <w:tab/>
        <w:t>Rozformowanie konstrukcji, jeżeli dokumentacja projektowa nie przewiduje inaczej, może nastąpić po osiągnięciu przez beton co najmniej 2/3 wytrzymałości projektowej.</w:t>
      </w:r>
    </w:p>
    <w:p w:rsidR="00F30288" w:rsidRDefault="00F30288" w:rsidP="00E12812">
      <w:pPr>
        <w:pStyle w:val="Nagwek2"/>
        <w:spacing w:after="0"/>
      </w:pPr>
      <w:r>
        <w:t>5.7. Wykonanie betonowych elementów prefabrykowanych</w:t>
      </w:r>
    </w:p>
    <w:p w:rsidR="00F30288" w:rsidRDefault="00F30288" w:rsidP="00E12812">
      <w:r>
        <w:tab/>
        <w:t>W przypadku wykonywania prefabrykatów elementów przepustów na terenie budowy, kształt i ich wymiary powinny być zgodne z dokumentacją projektową. Dopuszcza się odchyłki wymiarów podane w punkcie 2.6.</w:t>
      </w:r>
    </w:p>
    <w:p w:rsidR="00F30288" w:rsidRDefault="00F30288" w:rsidP="00E12812">
      <w:r>
        <w:tab/>
        <w:t xml:space="preserve">Średnice prętów i usytuowanie zbrojenia powinny być zgodne z dokumentacją projektową. Otulenie prętów zbrojenia betonem od zewnątrz powinno wynosić co najmniej </w:t>
      </w:r>
      <w:smartTag w:uri="urn:schemas-microsoft-com:office:smarttags" w:element="metricconverter">
        <w:smartTagPr>
          <w:attr w:name="ProductID" w:val="30 mm"/>
        </w:smartTagPr>
        <w:r>
          <w:t>30 mm</w:t>
        </w:r>
      </w:smartTag>
      <w:r>
        <w:t xml:space="preserve"> dla przepustów rurowych i </w:t>
      </w:r>
      <w:smartTag w:uri="urn:schemas-microsoft-com:office:smarttags" w:element="metricconverter">
        <w:smartTagPr>
          <w:attr w:name="ProductID" w:val="40 mm"/>
        </w:smartTagPr>
        <w:r>
          <w:t>40 mm</w:t>
        </w:r>
      </w:smartTag>
      <w:r>
        <w:t xml:space="preserve"> dla przepustów skrzynkowych. Pręty zbrojenia powinny mieć kształt zgodny z dokumentacją projektową. Dopuszczalne odchylenie osi pręta w przekroju poprzecznym od wymiaru przewidzianego dokumentacją projektową może wynosić maksimum </w:t>
      </w:r>
      <w:smartTag w:uri="urn:schemas-microsoft-com:office:smarttags" w:element="metricconverter">
        <w:smartTagPr>
          <w:attr w:name="ProductID" w:val="5 mm"/>
        </w:smartTagPr>
        <w:r>
          <w:t xml:space="preserve">5 </w:t>
        </w:r>
        <w:proofErr w:type="spellStart"/>
        <w:r>
          <w:t>mm</w:t>
        </w:r>
      </w:smartTag>
      <w:proofErr w:type="spellEnd"/>
      <w:r>
        <w:t>.</w:t>
      </w:r>
    </w:p>
    <w:p w:rsidR="00F30288" w:rsidRDefault="00F30288" w:rsidP="00E12812">
      <w:pPr>
        <w:pStyle w:val="Nagwek2"/>
        <w:spacing w:after="0"/>
      </w:pPr>
      <w:r>
        <w:t>5.8. Montaż betonowych elementów prefabrykowanych przepustu i ścianek czołowych</w:t>
      </w:r>
    </w:p>
    <w:p w:rsidR="00F30288" w:rsidRDefault="00F30288" w:rsidP="00E12812">
      <w:r>
        <w:rPr>
          <w:b/>
        </w:rPr>
        <w:t xml:space="preserve">        </w:t>
      </w:r>
      <w:r>
        <w:rPr>
          <w:b/>
        </w:rPr>
        <w:tab/>
      </w:r>
      <w:r>
        <w:t>Elementy przepustu i ścianki czołowej z prefabrykowanych elementów powinny być ustawiane na przygotowanym podłożu zgodnie z dokumentacją projektową. Styki elementów powinny być wypełnione zaprawą cementową wg PN-B-14501 [20].</w:t>
      </w:r>
    </w:p>
    <w:p w:rsidR="00F30288" w:rsidRDefault="00F30288" w:rsidP="00E12812">
      <w:pPr>
        <w:pStyle w:val="Nagwek2"/>
        <w:spacing w:after="0"/>
      </w:pPr>
      <w:r>
        <w:t>5.9. Wykonanie ścianki czołowej z kamienia łamanego</w:t>
      </w:r>
    </w:p>
    <w:p w:rsidR="00F30288" w:rsidRDefault="00F30288" w:rsidP="00E12812">
      <w:r>
        <w:tab/>
        <w:t>Ścianka czołowa z kamienia łamanego powinna być wykonana jako mur pełny na zaprawie cementowej i odpowiadać wymaganiom BN-74/8841-19 [41].</w:t>
      </w:r>
    </w:p>
    <w:p w:rsidR="00F30288" w:rsidRDefault="00F30288" w:rsidP="00E12812">
      <w:r>
        <w:tab/>
        <w:t>Roboty murowe z kamienia powinny być wykonane zgodnie z dokumentacją projektową i SST.</w:t>
      </w:r>
    </w:p>
    <w:p w:rsidR="00F30288" w:rsidRDefault="00F30288" w:rsidP="00E12812">
      <w:r>
        <w:tab/>
        <w:t xml:space="preserve">Kamień i zaprawa cementowa powinny odpowiadać wymaganiom  </w:t>
      </w:r>
      <w:proofErr w:type="spellStart"/>
      <w:r>
        <w:t>pkt</w:t>
      </w:r>
      <w:proofErr w:type="spellEnd"/>
      <w:r>
        <w:t xml:space="preserve"> 2.</w:t>
      </w:r>
    </w:p>
    <w:p w:rsidR="00F30288" w:rsidRDefault="00F30288" w:rsidP="00E12812">
      <w:r>
        <w:tab/>
        <w:t>Przy wykonywaniu ścianki powinny być zachowane następujące zasady:</w:t>
      </w:r>
    </w:p>
    <w:p w:rsidR="00F30288" w:rsidRDefault="00F30288" w:rsidP="00E12812">
      <w:pPr>
        <w:numPr>
          <w:ilvl w:val="0"/>
          <w:numId w:val="4"/>
        </w:numPr>
      </w:pPr>
      <w:r>
        <w:t>ściankę kamienną należy wykonywać przy temperaturze powietrza nie mniejszej niż              0</w:t>
      </w:r>
      <w:r>
        <w:rPr>
          <w:vertAlign w:val="superscript"/>
        </w:rPr>
        <w:t>o</w:t>
      </w:r>
      <w:r>
        <w:t xml:space="preserve"> C, a zaleca się ją wykonywać w temperaturze + 5</w:t>
      </w:r>
      <w:r>
        <w:rPr>
          <w:vertAlign w:val="superscript"/>
        </w:rPr>
        <w:t>o</w:t>
      </w:r>
      <w:r>
        <w:t xml:space="preserve"> C,</w:t>
      </w:r>
    </w:p>
    <w:p w:rsidR="00F30288" w:rsidRDefault="00F30288" w:rsidP="00E12812">
      <w:pPr>
        <w:numPr>
          <w:ilvl w:val="0"/>
          <w:numId w:val="4"/>
        </w:numPr>
      </w:pPr>
      <w:r>
        <w:t>kamienie powinny być oczyszczone i zmoczone przed ułożeniem,</w:t>
      </w:r>
    </w:p>
    <w:p w:rsidR="00F30288" w:rsidRDefault="00F30288" w:rsidP="00E12812">
      <w:pPr>
        <w:numPr>
          <w:ilvl w:val="0"/>
          <w:numId w:val="4"/>
        </w:numPr>
      </w:pPr>
      <w:r>
        <w:t>pojedyncze kamienie powinny być ułożone w taki sposób, aby ich powierzchnie wsporne były możliwie poziome, a sąsiadujące kamienie nie rozklinowywały się pod wpływem obciążenia pionowego; większe szczeliny między kamieniami powinny być wypełnione kamieniem drobnym,</w:t>
      </w:r>
    </w:p>
    <w:p w:rsidR="00F30288" w:rsidRDefault="00F30288" w:rsidP="00E12812">
      <w:pPr>
        <w:numPr>
          <w:ilvl w:val="0"/>
          <w:numId w:val="4"/>
        </w:numPr>
      </w:pPr>
      <w:r>
        <w:t>spoiny pionowe w dwóch kolejnych warstwach kamienia powinny mijać się,</w:t>
      </w:r>
    </w:p>
    <w:p w:rsidR="00F30288" w:rsidRDefault="00F30288" w:rsidP="00E12812">
      <w:pPr>
        <w:numPr>
          <w:ilvl w:val="0"/>
          <w:numId w:val="4"/>
        </w:numPr>
      </w:pPr>
      <w:r>
        <w:t>na każdą warstwę kamienia powinna być nałożona warstwa zaprawy w taki sposób, aby w murze nie było miejsc niezapełnionych zaprawą,</w:t>
      </w:r>
    </w:p>
    <w:p w:rsidR="00F30288" w:rsidRDefault="00F30288" w:rsidP="00E12812">
      <w:pPr>
        <w:numPr>
          <w:ilvl w:val="0"/>
          <w:numId w:val="4"/>
        </w:numPr>
      </w:pPr>
      <w:r>
        <w:lastRenderedPageBreak/>
        <w:t>wygląd zewnętrzny ścianki powinien być utrzymany w jednolitym charakterze.</w:t>
      </w:r>
    </w:p>
    <w:p w:rsidR="00F30288" w:rsidRDefault="00F30288" w:rsidP="00E12812">
      <w:r>
        <w:tab/>
        <w:t>Ścianka z kamienia powinna być wykonana tak, aby jej powierzchnia licowa była zbliżona do płaszczyzn pionowych lub poziomych, a krawędzie przecięcia płaszczyzn były w przybliżeniu liniami prostymi.</w:t>
      </w:r>
    </w:p>
    <w:p w:rsidR="00F30288" w:rsidRDefault="00F30288" w:rsidP="00E12812">
      <w:pPr>
        <w:pStyle w:val="Nagwek2"/>
        <w:spacing w:after="0"/>
      </w:pPr>
      <w:r>
        <w:t>5.10. Izolacja przepustów</w:t>
      </w:r>
    </w:p>
    <w:p w:rsidR="00F30288" w:rsidRDefault="00F30288" w:rsidP="00E12812">
      <w:r>
        <w:tab/>
        <w:t>Przed ułożeniem izolacji w miejscach wskazanych w dokumentacji projektowej, powierzchnie izolowane należy zagruntować np. przez:</w:t>
      </w:r>
    </w:p>
    <w:p w:rsidR="00F30288" w:rsidRDefault="00F30288" w:rsidP="00E12812">
      <w:pPr>
        <w:numPr>
          <w:ilvl w:val="0"/>
          <w:numId w:val="1"/>
        </w:numPr>
      </w:pPr>
      <w:r>
        <w:t>dwukrotne smarowanie betonu emulsją kationową w przypadku powierzchni wilgotnych,</w:t>
      </w:r>
    </w:p>
    <w:p w:rsidR="00F30288" w:rsidRDefault="00F30288" w:rsidP="00E12812">
      <w:pPr>
        <w:numPr>
          <w:ilvl w:val="0"/>
          <w:numId w:val="1"/>
        </w:numPr>
      </w:pPr>
      <w:r>
        <w:t>posmarowanie roztworem asfaltowym w przypadku powierzchni suchych,</w:t>
      </w:r>
    </w:p>
    <w:p w:rsidR="00F30288" w:rsidRDefault="00F30288" w:rsidP="00E12812">
      <w:r>
        <w:t>lub innymi materiałami zaakceptowanymi przez Inżyniera.</w:t>
      </w:r>
    </w:p>
    <w:p w:rsidR="00F30288" w:rsidRDefault="00F30288" w:rsidP="00E12812">
      <w:r>
        <w:tab/>
        <w:t>Zagruntowaną powierzchnię bezpośrednio przed ułożeniem izolacji należy smarować lepikiem bitumicznym na gorąco i ułożyć izolację z papy asfaltowej.</w:t>
      </w:r>
    </w:p>
    <w:p w:rsidR="00F30288" w:rsidRDefault="00F30288" w:rsidP="00E12812">
      <w:r>
        <w:tab/>
        <w:t>Dopuszcza się stosowanie innych rodzajów izolacji po zaakceptowaniu przez Inżyniera. Elementy nie pokryte izolacją przed zasypaniem gruntem należy smarować dwukrotnie lepikiem bitumicznym na gorąco.</w:t>
      </w:r>
    </w:p>
    <w:p w:rsidR="00F30288" w:rsidRDefault="00F30288" w:rsidP="00E12812">
      <w:pPr>
        <w:pStyle w:val="Nagwek1"/>
        <w:spacing w:after="0"/>
      </w:pPr>
      <w:bookmarkStart w:id="7" w:name="_Toc424359831"/>
      <w:r>
        <w:t>6. KONTROLA JAKOŚCI ROBÓT</w:t>
      </w:r>
      <w:bookmarkEnd w:id="7"/>
    </w:p>
    <w:p w:rsidR="00F30288" w:rsidRDefault="00F30288" w:rsidP="00E12812">
      <w:pPr>
        <w:pStyle w:val="Nagwek2"/>
        <w:spacing w:after="0"/>
      </w:pPr>
      <w:r>
        <w:t>6.1. Ogólne zasady kontroli jakości robót</w:t>
      </w:r>
    </w:p>
    <w:p w:rsidR="00F30288" w:rsidRDefault="00F30288" w:rsidP="00E12812">
      <w:r>
        <w:tab/>
        <w:t xml:space="preserve">Ogólne zasady kontroli jakości robót podano w </w:t>
      </w:r>
      <w:r w:rsidR="00C11D52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F30288" w:rsidRDefault="00F30288" w:rsidP="00E12812">
      <w:pPr>
        <w:pStyle w:val="Nagwek2"/>
        <w:spacing w:after="0"/>
      </w:pPr>
      <w:r>
        <w:t>6.2. Kontrola prawidłowości wykonania robót przygotowawczych i robót ziemnych</w:t>
      </w:r>
    </w:p>
    <w:p w:rsidR="00F30288" w:rsidRDefault="00F30288" w:rsidP="00E12812">
      <w:r>
        <w:rPr>
          <w:b/>
        </w:rPr>
        <w:tab/>
      </w:r>
      <w:r>
        <w:t>Kontrolę robót przygotowawczych i robót ziemnych należy przeprowadzić z uwzględnieniem wymagań podanych w punkcie 5.2 i 5.3.</w:t>
      </w:r>
    </w:p>
    <w:p w:rsidR="00F30288" w:rsidRDefault="00F30288" w:rsidP="00E12812">
      <w:pPr>
        <w:pStyle w:val="Nagwek2"/>
        <w:spacing w:after="0"/>
      </w:pPr>
      <w:r>
        <w:t>6.3. Kontrola robót betonowych i żelbetowych</w:t>
      </w:r>
    </w:p>
    <w:p w:rsidR="00F30288" w:rsidRDefault="00F30288" w:rsidP="00E12812">
      <w:r>
        <w:tab/>
        <w:t>W czasie wykonywania robót należy przeprowadzać systematyczną kontrolę składników betonu, mieszanki betonowej i wykonanego betonu wg PN-B-06250 [8], zgodnie z tablicą 6.</w:t>
      </w:r>
    </w:p>
    <w:p w:rsidR="00F30288" w:rsidRDefault="00F30288" w:rsidP="00E12812">
      <w:r>
        <w:tab/>
        <w:t>Kontrola zbrojenia polega na sprawdzeniu średnic, ilości i rozmieszczenia zbrojenia w porównaniu z dokumentacją projektową oraz z wymaganiami PN-B-06251 [9].</w:t>
      </w:r>
    </w:p>
    <w:p w:rsidR="00F30288" w:rsidRDefault="00F30288" w:rsidP="00E12812"/>
    <w:p w:rsidR="00F30288" w:rsidRDefault="00F30288" w:rsidP="00E12812"/>
    <w:p w:rsidR="00F30288" w:rsidRDefault="00F30288" w:rsidP="00E12812"/>
    <w:p w:rsidR="00F30288" w:rsidRDefault="00F30288" w:rsidP="00E12812"/>
    <w:p w:rsidR="00F30288" w:rsidRDefault="00F30288" w:rsidP="00E12812">
      <w:r>
        <w:t xml:space="preserve">Tablica 6. Zestawienie wymaganych badań betonu w czasie budowy według PN-B-06250 </w:t>
      </w:r>
    </w:p>
    <w:p w:rsidR="00F30288" w:rsidRDefault="00F30288" w:rsidP="00E12812">
      <w:r>
        <w:t xml:space="preserve">                 [8]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835"/>
        <w:gridCol w:w="1783"/>
        <w:gridCol w:w="2469"/>
      </w:tblGrid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Lp.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Rodzaj badania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Metoda badania wg</w:t>
            </w:r>
          </w:p>
        </w:tc>
        <w:tc>
          <w:tcPr>
            <w:tcW w:w="246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Termin lub częstość badania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1</w:t>
            </w:r>
          </w:p>
        </w:tc>
        <w:tc>
          <w:tcPr>
            <w:tcW w:w="2835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Badania składników betonu</w:t>
            </w:r>
          </w:p>
          <w:p w:rsidR="00F30288" w:rsidRDefault="00F30288" w:rsidP="00E12812">
            <w:r>
              <w:t>1.1. Badanie cementu</w:t>
            </w:r>
          </w:p>
          <w:p w:rsidR="00F30288" w:rsidRDefault="00F30288" w:rsidP="00E12812">
            <w:r>
              <w:t xml:space="preserve"> - czasu wiązania</w:t>
            </w:r>
          </w:p>
          <w:p w:rsidR="00F30288" w:rsidRDefault="00F30288" w:rsidP="00E12812">
            <w:r>
              <w:t xml:space="preserve"> - stałości objętości</w:t>
            </w:r>
          </w:p>
          <w:p w:rsidR="00F30288" w:rsidRDefault="00F30288" w:rsidP="00E12812">
            <w:r>
              <w:t xml:space="preserve"> - obecności grudek</w:t>
            </w:r>
          </w:p>
        </w:tc>
        <w:tc>
          <w:tcPr>
            <w:tcW w:w="1783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  <w:r>
              <w:t>PN-B-19701 [21]</w:t>
            </w:r>
          </w:p>
        </w:tc>
        <w:tc>
          <w:tcPr>
            <w:tcW w:w="2469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  <w:r>
              <w:t>bezpośrednio przed użyciem każdej dostarczonej partii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2835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1.2. Badanie kruszywa</w:t>
            </w:r>
          </w:p>
          <w:p w:rsidR="00F30288" w:rsidRDefault="00F30288" w:rsidP="00E12812">
            <w:r>
              <w:t xml:space="preserve">  - składu ziarnowego</w:t>
            </w:r>
          </w:p>
          <w:p w:rsidR="00F30288" w:rsidRDefault="00F30288" w:rsidP="00E12812">
            <w:r>
              <w:t xml:space="preserve">  - kształtu </w:t>
            </w:r>
            <w:proofErr w:type="spellStart"/>
            <w:r>
              <w:t>ziarn</w:t>
            </w:r>
            <w:proofErr w:type="spellEnd"/>
          </w:p>
          <w:p w:rsidR="00F30288" w:rsidRDefault="00F30288" w:rsidP="00E12812">
            <w:r>
              <w:t xml:space="preserve">  - zawartość pyłów mineralnych</w:t>
            </w:r>
          </w:p>
          <w:p w:rsidR="00F30288" w:rsidRDefault="00F30288" w:rsidP="00E12812">
            <w:r>
              <w:t xml:space="preserve">  - zawartości zanieczyszczeń</w:t>
            </w:r>
          </w:p>
          <w:p w:rsidR="00F30288" w:rsidRDefault="00F30288" w:rsidP="00E12812">
            <w:r>
              <w:t xml:space="preserve">     obcych</w:t>
            </w:r>
          </w:p>
          <w:p w:rsidR="00F30288" w:rsidRDefault="00F30288" w:rsidP="00E12812">
            <w:r>
              <w:t xml:space="preserve">  - wilgotności</w:t>
            </w:r>
          </w:p>
        </w:tc>
        <w:tc>
          <w:tcPr>
            <w:tcW w:w="1783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r>
              <w:t>PN-B-06714-15[15]</w:t>
            </w:r>
          </w:p>
          <w:p w:rsidR="00F30288" w:rsidRDefault="00F30288" w:rsidP="00E12812">
            <w:r>
              <w:t>PN-B-06714-16[16]</w:t>
            </w:r>
          </w:p>
          <w:p w:rsidR="00F30288" w:rsidRDefault="00F30288" w:rsidP="00E12812">
            <w:r>
              <w:t>PN-B-06714-13[14]</w:t>
            </w:r>
          </w:p>
          <w:p w:rsidR="00F30288" w:rsidRDefault="00F30288" w:rsidP="00E12812"/>
          <w:p w:rsidR="00F30288" w:rsidRDefault="00F30288" w:rsidP="00E12812">
            <w:r>
              <w:t>PN-B-06714-12[13]</w:t>
            </w:r>
          </w:p>
          <w:p w:rsidR="00F30288" w:rsidRDefault="00F30288" w:rsidP="00E12812">
            <w:r>
              <w:t>PN-B-06714-18[17]</w:t>
            </w:r>
          </w:p>
        </w:tc>
        <w:tc>
          <w:tcPr>
            <w:tcW w:w="2469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  <w:r>
              <w:t>każdej dostarczonej partii</w:t>
            </w:r>
          </w:p>
          <w:p w:rsidR="00F30288" w:rsidRDefault="00F30288" w:rsidP="00E12812">
            <w:pPr>
              <w:jc w:val="center"/>
            </w:pPr>
            <w:r>
              <w:t>każdej dostarczonej partii</w:t>
            </w:r>
          </w:p>
          <w:p w:rsidR="00F30288" w:rsidRDefault="00F30288" w:rsidP="00E12812">
            <w:pPr>
              <w:jc w:val="center"/>
            </w:pPr>
            <w:r>
              <w:t>każdej dostarczonej partii</w:t>
            </w:r>
          </w:p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każdej dostarczonej partii</w:t>
            </w:r>
          </w:p>
          <w:p w:rsidR="00F30288" w:rsidRDefault="00F30288" w:rsidP="00E12812">
            <w:pPr>
              <w:jc w:val="left"/>
            </w:pPr>
            <w:r>
              <w:t>bezpośrednio przed użyciem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2835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r>
              <w:t>1.3. Badanie wody</w:t>
            </w:r>
          </w:p>
        </w:tc>
        <w:tc>
          <w:tcPr>
            <w:tcW w:w="1783" w:type="dxa"/>
            <w:tcBorders>
              <w:left w:val="nil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PN-B-32250 [24]</w:t>
            </w:r>
          </w:p>
        </w:tc>
        <w:tc>
          <w:tcPr>
            <w:tcW w:w="2469" w:type="dxa"/>
            <w:tcBorders>
              <w:left w:val="nil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przy rozpoczęciu robót oraz w przypadku stwierdzenia zanieczyszczeń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bottom w:val="single" w:sz="6" w:space="0" w:color="auto"/>
            </w:tcBorders>
          </w:tcPr>
          <w:p w:rsidR="00F30288" w:rsidRDefault="00F30288" w:rsidP="00E12812">
            <w:r>
              <w:tab/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30288" w:rsidRDefault="00F30288" w:rsidP="00E12812">
            <w:r>
              <w:t xml:space="preserve">1.4. Badanie dodatków </w:t>
            </w:r>
          </w:p>
          <w:p w:rsidR="00F30288" w:rsidRDefault="00F30288" w:rsidP="00E12812">
            <w:r>
              <w:t xml:space="preserve">      i domieszek</w:t>
            </w:r>
          </w:p>
        </w:tc>
        <w:tc>
          <w:tcPr>
            <w:tcW w:w="4252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spacing w:before="120"/>
              <w:jc w:val="center"/>
            </w:pPr>
            <w:r>
              <w:t>Instrukcja ITB 206/77 [43]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2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30288" w:rsidRDefault="00F30288" w:rsidP="00E12812">
            <w:r>
              <w:t>Badania mieszanki betonowej</w:t>
            </w:r>
          </w:p>
          <w:p w:rsidR="00F30288" w:rsidRDefault="00F30288" w:rsidP="00E12812">
            <w:r>
              <w:t>- urabialności</w:t>
            </w:r>
          </w:p>
          <w:p w:rsidR="00F30288" w:rsidRDefault="00F30288" w:rsidP="00E12812">
            <w:r>
              <w:t>- konsystencji</w:t>
            </w:r>
          </w:p>
          <w:p w:rsidR="00F30288" w:rsidRDefault="00F30288" w:rsidP="00E12812"/>
          <w:p w:rsidR="00F30288" w:rsidRDefault="00F30288" w:rsidP="00E12812">
            <w:r>
              <w:t xml:space="preserve">- zawartości powietrza w     </w:t>
            </w:r>
          </w:p>
          <w:p w:rsidR="00F30288" w:rsidRDefault="00F30288" w:rsidP="00E12812">
            <w:r>
              <w:t xml:space="preserve">   mieszance betonowej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PN-88/B-06250 [8]</w:t>
            </w:r>
          </w:p>
        </w:tc>
        <w:tc>
          <w:tcPr>
            <w:tcW w:w="2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r>
              <w:t>przy rozpoczęciu robót</w:t>
            </w:r>
          </w:p>
          <w:p w:rsidR="00F30288" w:rsidRDefault="00F30288" w:rsidP="00E12812">
            <w:r>
              <w:t xml:space="preserve">przy </w:t>
            </w:r>
            <w:proofErr w:type="spellStart"/>
            <w:r>
              <w:t>proj.recepty</w:t>
            </w:r>
            <w:proofErr w:type="spellEnd"/>
            <w:r>
              <w:t xml:space="preserve"> i 2 razy na</w:t>
            </w:r>
          </w:p>
          <w:p w:rsidR="00F30288" w:rsidRDefault="00F30288" w:rsidP="00E12812">
            <w:r>
              <w:t>zmianę roboczą</w:t>
            </w:r>
          </w:p>
          <w:p w:rsidR="00F30288" w:rsidRDefault="00F30288" w:rsidP="00E12812">
            <w:r>
              <w:t>przy ustalaniu recepty oraz 2 razy na zmianę roboczą</w:t>
            </w:r>
          </w:p>
        </w:tc>
      </w:tr>
      <w:tr w:rsidR="00F30288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lastRenderedPageBreak/>
              <w:t>3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Badania betonu</w:t>
            </w:r>
          </w:p>
          <w:p w:rsidR="00F30288" w:rsidRDefault="00F30288" w:rsidP="00E12812">
            <w:r>
              <w:t>3.1. Badanie wytrzymałości</w:t>
            </w:r>
          </w:p>
          <w:p w:rsidR="00F30288" w:rsidRDefault="00F30288" w:rsidP="00E12812">
            <w:r>
              <w:t xml:space="preserve">       na ściskanie na próbkach    </w:t>
            </w:r>
          </w:p>
        </w:tc>
        <w:tc>
          <w:tcPr>
            <w:tcW w:w="178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  <w:r>
              <w:t>PN-88/B-06250 [8]</w:t>
            </w:r>
          </w:p>
        </w:tc>
        <w:tc>
          <w:tcPr>
            <w:tcW w:w="246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left"/>
            </w:pPr>
            <w:r>
              <w:t>przy ustalaniu recepty oraz po wykonaniu każdej partii</w:t>
            </w:r>
          </w:p>
          <w:p w:rsidR="00F30288" w:rsidRDefault="00F30288" w:rsidP="00E12812">
            <w:pPr>
              <w:jc w:val="left"/>
            </w:pPr>
            <w:r>
              <w:t>betonu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2835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3.2. Badania nieniszczące</w:t>
            </w:r>
          </w:p>
          <w:p w:rsidR="00F30288" w:rsidRDefault="00F30288" w:rsidP="00E12812">
            <w:r>
              <w:t xml:space="preserve">      betonu w konstrukcji</w:t>
            </w:r>
          </w:p>
        </w:tc>
        <w:tc>
          <w:tcPr>
            <w:tcW w:w="1783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pPr>
              <w:jc w:val="center"/>
            </w:pPr>
            <w:r>
              <w:t>PN-B-06261 [10]</w:t>
            </w:r>
          </w:p>
          <w:p w:rsidR="00F30288" w:rsidRDefault="00F30288" w:rsidP="00E12812">
            <w:pPr>
              <w:jc w:val="center"/>
            </w:pPr>
            <w:r>
              <w:t>PN-B-06262 [11]</w:t>
            </w:r>
          </w:p>
        </w:tc>
        <w:tc>
          <w:tcPr>
            <w:tcW w:w="2469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w przypadkach technicznie uzasadnionych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</w:tcBorders>
          </w:tcPr>
          <w:p w:rsidR="00F30288" w:rsidRDefault="00F30288" w:rsidP="00E12812"/>
        </w:tc>
        <w:tc>
          <w:tcPr>
            <w:tcW w:w="2835" w:type="dxa"/>
            <w:tcBorders>
              <w:left w:val="single" w:sz="6" w:space="0" w:color="auto"/>
              <w:bottom w:val="single" w:sz="6" w:space="0" w:color="auto"/>
            </w:tcBorders>
          </w:tcPr>
          <w:p w:rsidR="00F30288" w:rsidRDefault="00F30288" w:rsidP="00E12812"/>
          <w:p w:rsidR="00F30288" w:rsidRDefault="00F30288" w:rsidP="00E12812">
            <w:r>
              <w:t>3.3. Badanie nasiąkliwości</w:t>
            </w:r>
          </w:p>
        </w:tc>
        <w:tc>
          <w:tcPr>
            <w:tcW w:w="1783" w:type="dxa"/>
            <w:tcBorders>
              <w:left w:val="single" w:sz="6" w:space="0" w:color="auto"/>
              <w:bottom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  <w:r>
              <w:t>PN-B-06250 [8]</w:t>
            </w:r>
          </w:p>
        </w:tc>
        <w:tc>
          <w:tcPr>
            <w:tcW w:w="246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>przy ustalaniu recepty,3 razy w czasie wykonywania konstrukcji ale nie rzadziej niż raz na 5000m</w:t>
            </w:r>
            <w:r>
              <w:rPr>
                <w:vertAlign w:val="superscript"/>
              </w:rPr>
              <w:t>3</w:t>
            </w:r>
            <w:r>
              <w:t xml:space="preserve"> betonu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2835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r>
              <w:t>3.4. Badanie odporności na</w:t>
            </w:r>
          </w:p>
          <w:p w:rsidR="00F30288" w:rsidRDefault="00F30288" w:rsidP="00E12812">
            <w:r>
              <w:t xml:space="preserve">      działanie mrozu</w:t>
            </w:r>
          </w:p>
        </w:tc>
        <w:tc>
          <w:tcPr>
            <w:tcW w:w="1783" w:type="dxa"/>
            <w:tcBorders>
              <w:left w:val="nil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</w:p>
          <w:p w:rsidR="00F30288" w:rsidRDefault="00F30288" w:rsidP="00E12812">
            <w:pPr>
              <w:jc w:val="center"/>
            </w:pPr>
            <w:r>
              <w:t>PN-B-06250 [8]</w:t>
            </w:r>
          </w:p>
        </w:tc>
        <w:tc>
          <w:tcPr>
            <w:tcW w:w="2469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 xml:space="preserve">przy ustalaniu recepty 2 razy w czasie wykonywania konstrukcji, ale nie rzadziej niż raz na </w:t>
            </w:r>
            <w:smartTag w:uri="urn:schemas-microsoft-com:office:smarttags" w:element="metricconverter">
              <w:smartTagPr>
                <w:attr w:name="ProductID" w:val="5000 m3"/>
              </w:smartTagPr>
              <w:r>
                <w:t>5000 m</w:t>
              </w:r>
              <w:r>
                <w:rPr>
                  <w:vertAlign w:val="superscript"/>
                </w:rPr>
                <w:t>3</w:t>
              </w:r>
            </w:smartTag>
            <w:r>
              <w:t xml:space="preserve"> betonu</w:t>
            </w:r>
          </w:p>
        </w:tc>
      </w:tr>
      <w:tr w:rsidR="00F30288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2835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  <w:p w:rsidR="00F30288" w:rsidRDefault="00F30288" w:rsidP="00E12812">
            <w:r>
              <w:t>3.5. Badanie przepuszczalności</w:t>
            </w:r>
          </w:p>
          <w:p w:rsidR="00F30288" w:rsidRDefault="00F30288" w:rsidP="00E12812">
            <w:r>
              <w:t xml:space="preserve">       wody</w:t>
            </w:r>
          </w:p>
        </w:tc>
        <w:tc>
          <w:tcPr>
            <w:tcW w:w="1783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/>
        </w:tc>
        <w:tc>
          <w:tcPr>
            <w:tcW w:w="2469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F30288" w:rsidRDefault="00F30288" w:rsidP="00E12812">
            <w:r>
              <w:t xml:space="preserve">przy ustalaniu recepty,3 razy w czasie wykonywania konstrukcji ale nie rzadziej niż raz na </w:t>
            </w:r>
            <w:smartTag w:uri="urn:schemas-microsoft-com:office:smarttags" w:element="metricconverter">
              <w:smartTagPr>
                <w:attr w:name="ProductID" w:val="5000 m3"/>
              </w:smartTagPr>
              <w:r>
                <w:t>5000 m</w:t>
              </w:r>
              <w:r>
                <w:rPr>
                  <w:vertAlign w:val="superscript"/>
                </w:rPr>
                <w:t>3</w:t>
              </w:r>
            </w:smartTag>
            <w:r>
              <w:t xml:space="preserve"> betonu</w:t>
            </w:r>
          </w:p>
        </w:tc>
      </w:tr>
    </w:tbl>
    <w:p w:rsidR="00C11D52" w:rsidRDefault="00C11D52" w:rsidP="00E12812">
      <w:pPr>
        <w:pStyle w:val="Nagwek2"/>
        <w:spacing w:after="0"/>
      </w:pPr>
    </w:p>
    <w:p w:rsidR="00F30288" w:rsidRDefault="00F30288" w:rsidP="00E12812">
      <w:pPr>
        <w:pStyle w:val="Nagwek2"/>
        <w:spacing w:after="0"/>
      </w:pPr>
      <w:r>
        <w:t>6.4. Kontrola wykonania ścianki czołowej z kamienia łamanego</w:t>
      </w:r>
    </w:p>
    <w:p w:rsidR="00F30288" w:rsidRDefault="00F30288" w:rsidP="00E12812">
      <w:r>
        <w:tab/>
        <w:t>Przy wykonywaniu ścianki czołowej z kamienia należy przeprowadzić badania zgodnie z BN-74/8841-19 [41] obejmujące:</w:t>
      </w:r>
    </w:p>
    <w:p w:rsidR="00F30288" w:rsidRDefault="00F30288" w:rsidP="00E12812">
      <w:pPr>
        <w:numPr>
          <w:ilvl w:val="0"/>
          <w:numId w:val="5"/>
        </w:numPr>
      </w:pPr>
      <w:r>
        <w:t>sprawdzenie prawidłowości ułożenia i wiązania kamieni w ściance - przez oględziny,</w:t>
      </w:r>
    </w:p>
    <w:p w:rsidR="00F30288" w:rsidRDefault="00F30288" w:rsidP="00E12812">
      <w:pPr>
        <w:numPr>
          <w:ilvl w:val="0"/>
          <w:numId w:val="5"/>
        </w:numPr>
      </w:pPr>
      <w:r>
        <w:t xml:space="preserve">sprawdzenie grubości ścianki, z zastosowaniem dopuszczalnej odchyłki w grubości do       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20 mm"/>
        </w:smartTagPr>
        <w:r>
          <w:t>20 mm</w:t>
        </w:r>
      </w:smartTag>
      <w:r>
        <w:t>,</w:t>
      </w:r>
    </w:p>
    <w:p w:rsidR="00F30288" w:rsidRDefault="00F30288" w:rsidP="00E12812">
      <w:pPr>
        <w:numPr>
          <w:ilvl w:val="0"/>
          <w:numId w:val="5"/>
        </w:numPr>
      </w:pPr>
      <w:r>
        <w:t>sprawdzenie grubości spoin, z zachowaniem dopuszczalnej odchyłki, dla:</w:t>
      </w:r>
    </w:p>
    <w:p w:rsidR="00F30288" w:rsidRDefault="00F30288" w:rsidP="00E12812">
      <w:r>
        <w:t xml:space="preserve">      - spoin pionowych: </w:t>
      </w:r>
      <w:smartTag w:uri="urn:schemas-microsoft-com:office:smarttags" w:element="metricconverter">
        <w:smartTagPr>
          <w:attr w:name="ProductID" w:val="12 mm"/>
        </w:smartTagPr>
        <w:r>
          <w:t>12 mm</w:t>
        </w:r>
      </w:smartTag>
      <w:r>
        <w:t xml:space="preserve">  + </w:t>
      </w:r>
      <w:smartTag w:uri="urn:schemas-microsoft-com:office:smarttags" w:element="metricconverter">
        <w:smartTagPr>
          <w:attr w:name="ProductID" w:val="8 mm"/>
        </w:smartTagPr>
        <w:r>
          <w:t>8 mm</w:t>
        </w:r>
      </w:smartTag>
      <w:r>
        <w:t xml:space="preserve"> lub -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,</w:t>
      </w:r>
    </w:p>
    <w:p w:rsidR="00F30288" w:rsidRDefault="00F30288" w:rsidP="00E12812">
      <w:r>
        <w:t xml:space="preserve">      - spoin poziomych: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 xml:space="preserve">  +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 xml:space="preserve"> lub - </w:t>
      </w:r>
      <w:smartTag w:uri="urn:schemas-microsoft-com:office:smarttags" w:element="metricconverter">
        <w:smartTagPr>
          <w:attr w:name="ProductID" w:val="5 mm"/>
        </w:smartTagPr>
        <w:r>
          <w:t>5 mm</w:t>
        </w:r>
      </w:smartTag>
      <w:r>
        <w:t>,</w:t>
      </w:r>
    </w:p>
    <w:p w:rsidR="00F30288" w:rsidRDefault="00F30288" w:rsidP="00E12812">
      <w:pPr>
        <w:numPr>
          <w:ilvl w:val="0"/>
          <w:numId w:val="6"/>
        </w:numPr>
      </w:pPr>
      <w:r>
        <w:t>sprawdzenie prawidłowości wykonania powierzchni i krawędzi ścianki:</w:t>
      </w:r>
    </w:p>
    <w:p w:rsidR="00F30288" w:rsidRDefault="00F30288" w:rsidP="00E12812">
      <w:pPr>
        <w:numPr>
          <w:ilvl w:val="0"/>
          <w:numId w:val="1"/>
        </w:numPr>
      </w:pPr>
      <w:r>
        <w:t>zwichrowanie i skrzywienie powierzchni ścianki: co najwyżej 15 mm/m,</w:t>
      </w:r>
    </w:p>
    <w:p w:rsidR="00F30288" w:rsidRDefault="00F30288" w:rsidP="00E12812">
      <w:pPr>
        <w:numPr>
          <w:ilvl w:val="0"/>
          <w:numId w:val="1"/>
        </w:numPr>
      </w:pPr>
      <w:r>
        <w:t xml:space="preserve">odchylenie krawędzi od linii prostej: co najwyżej 6 mm/m i najwyżej dwa odchylenia       na </w:t>
      </w:r>
      <w:smartTag w:uri="urn:schemas-microsoft-com:office:smarttags" w:element="metricconverter">
        <w:smartTagPr>
          <w:attr w:name="ProductID" w:val="2 m"/>
        </w:smartTagPr>
        <w:r>
          <w:t>2 m</w:t>
        </w:r>
      </w:smartTag>
      <w:r>
        <w:t>,</w:t>
      </w:r>
    </w:p>
    <w:p w:rsidR="00F30288" w:rsidRDefault="00F30288" w:rsidP="00E12812">
      <w:pPr>
        <w:numPr>
          <w:ilvl w:val="0"/>
          <w:numId w:val="1"/>
        </w:numPr>
      </w:pPr>
      <w:r>
        <w:t xml:space="preserve">odchylenia powierzchni i krawędzi od kierunku pionowego: co najwyżej 6 mm/m i            </w:t>
      </w:r>
      <w:smartTag w:uri="urn:schemas-microsoft-com:office:smarttags" w:element="metricconverter">
        <w:smartTagPr>
          <w:attr w:name="ProductID" w:val="40 mm"/>
        </w:smartTagPr>
        <w:r>
          <w:t>40 mm</w:t>
        </w:r>
      </w:smartTag>
      <w:r>
        <w:t xml:space="preserve"> na całej wysokości,</w:t>
      </w:r>
    </w:p>
    <w:p w:rsidR="00F30288" w:rsidRDefault="00F30288" w:rsidP="00E12812">
      <w:pPr>
        <w:numPr>
          <w:ilvl w:val="0"/>
          <w:numId w:val="1"/>
        </w:numPr>
      </w:pPr>
      <w:r>
        <w:t xml:space="preserve">odchylenia górnych powierzchni każdej warstwy kamieni od kierunku poziomego (jeśli mur ma podział na warstwy): co najwyżej 3 mm/m i nie więcej niż </w:t>
      </w:r>
      <w:smartTag w:uri="urn:schemas-microsoft-com:office:smarttags" w:element="metricconverter">
        <w:smartTagPr>
          <w:attr w:name="ProductID" w:val="30 mm"/>
        </w:smartTagPr>
        <w:r>
          <w:t>30 mm</w:t>
        </w:r>
      </w:smartTag>
      <w:r>
        <w:t xml:space="preserve"> na całej długości.</w:t>
      </w:r>
    </w:p>
    <w:p w:rsidR="00F30288" w:rsidRDefault="00F30288" w:rsidP="00E12812">
      <w:pPr>
        <w:pStyle w:val="Nagwek2"/>
        <w:spacing w:after="0"/>
      </w:pPr>
      <w:r>
        <w:t>6.5. Kontrola wykonania umocnienia wlotów i wylotów</w:t>
      </w:r>
    </w:p>
    <w:p w:rsidR="00F30288" w:rsidRDefault="00F30288" w:rsidP="00E12812">
      <w:r>
        <w:tab/>
        <w:t>Umocnienie wlotów i wylotów należy kontrolować wizualnie, sprawdzając ich zgodność z dokumentacją projektową.</w:t>
      </w:r>
    </w:p>
    <w:p w:rsidR="00F30288" w:rsidRDefault="00F30288" w:rsidP="00E12812">
      <w:pPr>
        <w:pStyle w:val="Nagwek2"/>
        <w:spacing w:after="0"/>
      </w:pPr>
      <w:r>
        <w:t>6.6. Kontrola wykonania ławy fundamentowej</w:t>
      </w:r>
    </w:p>
    <w:p w:rsidR="00F30288" w:rsidRDefault="00F30288" w:rsidP="00E12812">
      <w:r>
        <w:tab/>
        <w:t>Przy kontroli wykonania ławy fundamentowej należy sprawdzić:</w:t>
      </w:r>
    </w:p>
    <w:p w:rsidR="00F30288" w:rsidRDefault="00F30288" w:rsidP="00E12812">
      <w:pPr>
        <w:numPr>
          <w:ilvl w:val="0"/>
          <w:numId w:val="1"/>
        </w:numPr>
      </w:pPr>
      <w:r>
        <w:t>rodzaj materiału użytego do wykonania ławy,</w:t>
      </w:r>
    </w:p>
    <w:p w:rsidR="00F30288" w:rsidRDefault="00F30288" w:rsidP="00E12812">
      <w:pPr>
        <w:numPr>
          <w:ilvl w:val="0"/>
          <w:numId w:val="1"/>
        </w:numPr>
      </w:pPr>
      <w:r>
        <w:t>usytuowanie ławy w planie,</w:t>
      </w:r>
    </w:p>
    <w:p w:rsidR="00F30288" w:rsidRDefault="00F30288" w:rsidP="00E12812">
      <w:pPr>
        <w:numPr>
          <w:ilvl w:val="0"/>
          <w:numId w:val="1"/>
        </w:numPr>
      </w:pPr>
      <w:r>
        <w:t>rzędne wysokościowe,</w:t>
      </w:r>
    </w:p>
    <w:p w:rsidR="00F30288" w:rsidRDefault="00F30288" w:rsidP="00E12812">
      <w:pPr>
        <w:numPr>
          <w:ilvl w:val="0"/>
          <w:numId w:val="1"/>
        </w:numPr>
      </w:pPr>
      <w:r>
        <w:t>grubość ławy,</w:t>
      </w:r>
    </w:p>
    <w:p w:rsidR="00F30288" w:rsidRDefault="00F30288" w:rsidP="00E12812">
      <w:pPr>
        <w:numPr>
          <w:ilvl w:val="0"/>
          <w:numId w:val="1"/>
        </w:numPr>
      </w:pPr>
      <w:r>
        <w:t>zgodność wykonania z dokumentacją projektową.</w:t>
      </w:r>
    </w:p>
    <w:p w:rsidR="00F30288" w:rsidRDefault="00F30288" w:rsidP="00E12812">
      <w:pPr>
        <w:pStyle w:val="Nagwek2"/>
        <w:spacing w:after="0"/>
      </w:pPr>
      <w:r>
        <w:t>6.7. Kontrola wykonania elementów prefabrykowanych</w:t>
      </w:r>
    </w:p>
    <w:p w:rsidR="00F30288" w:rsidRDefault="00F30288" w:rsidP="00E12812">
      <w:r>
        <w:tab/>
        <w:t>Elementy prefabrykowane należy sprawdzać w zakresie:</w:t>
      </w:r>
    </w:p>
    <w:p w:rsidR="00F30288" w:rsidRDefault="00F30288" w:rsidP="00E12812">
      <w:pPr>
        <w:numPr>
          <w:ilvl w:val="0"/>
          <w:numId w:val="1"/>
        </w:numPr>
      </w:pPr>
      <w:r>
        <w:t>kształtu i wymiarów (długość, wymiary wewnętrzne, grubość ścianki - wg dokumentacji projektowej),</w:t>
      </w:r>
    </w:p>
    <w:p w:rsidR="00F30288" w:rsidRDefault="00F30288" w:rsidP="00E12812">
      <w:pPr>
        <w:numPr>
          <w:ilvl w:val="0"/>
          <w:numId w:val="1"/>
        </w:numPr>
      </w:pPr>
      <w:r>
        <w:t>wyglądu zewnętrznego (zgodnie z wymaganiami punktu 2.6),</w:t>
      </w:r>
    </w:p>
    <w:p w:rsidR="00F30288" w:rsidRDefault="00F30288" w:rsidP="00E12812">
      <w:pPr>
        <w:numPr>
          <w:ilvl w:val="0"/>
          <w:numId w:val="1"/>
        </w:numPr>
      </w:pPr>
      <w:r>
        <w:t xml:space="preserve">wytrzymałości betonu na ściskanie (zgodnie z wymaganiami tablicy 6,  </w:t>
      </w:r>
      <w:proofErr w:type="spellStart"/>
      <w:r>
        <w:t>pkt</w:t>
      </w:r>
      <w:proofErr w:type="spellEnd"/>
      <w:r>
        <w:t xml:space="preserve"> 3.1),</w:t>
      </w:r>
    </w:p>
    <w:p w:rsidR="00F30288" w:rsidRDefault="00F30288" w:rsidP="00E12812">
      <w:pPr>
        <w:numPr>
          <w:ilvl w:val="0"/>
          <w:numId w:val="1"/>
        </w:numPr>
      </w:pPr>
      <w:r>
        <w:t>średnicy prętów i usytuowania zbrojenia (zgodnie z dokumentacją projektową i wymaganiami punktów 5.6.2 i 5.7).</w:t>
      </w:r>
    </w:p>
    <w:p w:rsidR="00F30288" w:rsidRDefault="00F30288" w:rsidP="00E12812">
      <w:pPr>
        <w:pStyle w:val="Nagwek2"/>
        <w:spacing w:after="0"/>
      </w:pPr>
      <w:r>
        <w:t>6.8. Kontrola połączenia prefabrykatów</w:t>
      </w:r>
    </w:p>
    <w:p w:rsidR="00F30288" w:rsidRDefault="00F30288" w:rsidP="00E12812">
      <w:r>
        <w:tab/>
        <w:t>Połączenie prefabrykatów powinno być sprawdzone wizualnie w celu porównania zgodności zmontowanego przepustu z dokumentacją projektową oraz ustaleniami              punktu 5.8.</w:t>
      </w:r>
    </w:p>
    <w:p w:rsidR="00F30288" w:rsidRDefault="00F30288" w:rsidP="00E12812">
      <w:pPr>
        <w:pStyle w:val="Nagwek2"/>
        <w:spacing w:after="0"/>
      </w:pPr>
      <w:r>
        <w:lastRenderedPageBreak/>
        <w:t>6.9. Kontrola izolacji ścian przepustu</w:t>
      </w:r>
    </w:p>
    <w:p w:rsidR="00F30288" w:rsidRDefault="00F30288" w:rsidP="00E12812">
      <w:r>
        <w:tab/>
        <w:t>Izolacja ścian przepustu powinna być sprawdzona przez oględziny w zgodności z wymaganiami punktu 5.10.</w:t>
      </w:r>
    </w:p>
    <w:p w:rsidR="00F30288" w:rsidRDefault="00F30288" w:rsidP="00E12812">
      <w:pPr>
        <w:pStyle w:val="Nagwek1"/>
        <w:spacing w:after="0"/>
      </w:pPr>
      <w:bookmarkStart w:id="8" w:name="_Toc424359832"/>
      <w:r>
        <w:t>7. OBMIAR ROBÓT</w:t>
      </w:r>
      <w:bookmarkEnd w:id="8"/>
    </w:p>
    <w:p w:rsidR="00F30288" w:rsidRDefault="00F30288" w:rsidP="00E12812">
      <w:pPr>
        <w:pStyle w:val="Nagwek2"/>
        <w:spacing w:after="0"/>
      </w:pPr>
      <w:r>
        <w:t>7.1. Ogólne zasady obmiaru robót</w:t>
      </w:r>
    </w:p>
    <w:p w:rsidR="00F30288" w:rsidRDefault="00F30288" w:rsidP="00E12812">
      <w:r>
        <w:tab/>
        <w:t xml:space="preserve">Ogólne zasady obmiaru robót podano w </w:t>
      </w:r>
      <w:r w:rsidR="00C11D52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F30288" w:rsidRDefault="00F30288" w:rsidP="00E12812">
      <w:pPr>
        <w:pStyle w:val="Nagwek2"/>
        <w:spacing w:after="0"/>
      </w:pPr>
      <w:r>
        <w:t>7.2. Jednostka obmiarowa</w:t>
      </w:r>
    </w:p>
    <w:p w:rsidR="00F30288" w:rsidRDefault="00F30288" w:rsidP="00E12812">
      <w:r>
        <w:tab/>
        <w:t>Jednostką obmiarową jest:</w:t>
      </w:r>
    </w:p>
    <w:p w:rsidR="00F30288" w:rsidRDefault="00F30288" w:rsidP="00E12812">
      <w:pPr>
        <w:numPr>
          <w:ilvl w:val="0"/>
          <w:numId w:val="1"/>
        </w:numPr>
      </w:pPr>
      <w:r>
        <w:t>m (metr), przy kompletnym wykonaniu przepustu,</w:t>
      </w:r>
    </w:p>
    <w:p w:rsidR="00F30288" w:rsidRDefault="00F30288" w:rsidP="00E12812">
      <w:pPr>
        <w:numPr>
          <w:ilvl w:val="0"/>
          <w:numId w:val="1"/>
        </w:numPr>
      </w:pPr>
      <w:r>
        <w:t>szt. (sztuka), przy samodzielnej realizacji ścianki czołowej.</w:t>
      </w:r>
    </w:p>
    <w:p w:rsidR="00F30288" w:rsidRDefault="00F30288" w:rsidP="00E12812">
      <w:pPr>
        <w:pStyle w:val="Nagwek1"/>
        <w:spacing w:after="0"/>
      </w:pPr>
      <w:bookmarkStart w:id="9" w:name="_Toc424359833"/>
      <w:r>
        <w:t>8. ODBIÓR ROBÓT</w:t>
      </w:r>
      <w:bookmarkEnd w:id="9"/>
    </w:p>
    <w:p w:rsidR="00F30288" w:rsidRDefault="00F30288" w:rsidP="00E12812">
      <w:pPr>
        <w:pStyle w:val="Nagwek2"/>
        <w:spacing w:after="0"/>
      </w:pPr>
      <w:r>
        <w:t>8.1. Ogólne zasady odbioru robót</w:t>
      </w:r>
    </w:p>
    <w:p w:rsidR="00F30288" w:rsidRDefault="00F30288" w:rsidP="00E12812">
      <w:r>
        <w:tab/>
        <w:t xml:space="preserve">Ogólne zasady odbioru robót podano w OST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F30288" w:rsidRDefault="00F30288" w:rsidP="00E12812">
      <w:r>
        <w:tab/>
        <w:t xml:space="preserve">Roboty uznaje się za wykonane zgodnie z dokumentacją projektową, SST i wymaganiami Inżyniera, jeżeli wszystkie pomiary i badania, z zachowaniem tolerancji wg </w:t>
      </w:r>
      <w:proofErr w:type="spellStart"/>
      <w:r>
        <w:t>pkt</w:t>
      </w:r>
      <w:proofErr w:type="spellEnd"/>
      <w:r>
        <w:t xml:space="preserve"> 6, dały wyniki pozytywne.</w:t>
      </w:r>
    </w:p>
    <w:p w:rsidR="00F30288" w:rsidRDefault="00F30288" w:rsidP="00E12812">
      <w:pPr>
        <w:pStyle w:val="Nagwek2"/>
        <w:spacing w:after="0"/>
      </w:pPr>
      <w:r>
        <w:t>8.2. Odbiór robót zanikających i ulegających zakryciu</w:t>
      </w:r>
    </w:p>
    <w:p w:rsidR="00F30288" w:rsidRDefault="00F30288" w:rsidP="00E12812">
      <w:r>
        <w:tab/>
        <w:t>Odbiorowi robót zanikających i ulegających zakryciu podlegają:</w:t>
      </w:r>
    </w:p>
    <w:p w:rsidR="00F30288" w:rsidRDefault="00F30288" w:rsidP="00E12812">
      <w:pPr>
        <w:numPr>
          <w:ilvl w:val="0"/>
          <w:numId w:val="1"/>
        </w:numPr>
      </w:pPr>
      <w:r>
        <w:t>wykonanie wykopu,</w:t>
      </w:r>
    </w:p>
    <w:p w:rsidR="00F30288" w:rsidRDefault="00F30288" w:rsidP="00E12812">
      <w:pPr>
        <w:numPr>
          <w:ilvl w:val="0"/>
          <w:numId w:val="1"/>
        </w:numPr>
      </w:pPr>
      <w:r>
        <w:t>wykonanie ław fundamentowych,</w:t>
      </w:r>
    </w:p>
    <w:p w:rsidR="00F30288" w:rsidRDefault="00F30288" w:rsidP="00E12812">
      <w:pPr>
        <w:numPr>
          <w:ilvl w:val="0"/>
          <w:numId w:val="1"/>
        </w:numPr>
      </w:pPr>
      <w:r>
        <w:t>wykonanie deskowania,</w:t>
      </w:r>
    </w:p>
    <w:p w:rsidR="00F30288" w:rsidRDefault="00F30288" w:rsidP="00E12812">
      <w:pPr>
        <w:numPr>
          <w:ilvl w:val="0"/>
          <w:numId w:val="1"/>
        </w:numPr>
      </w:pPr>
      <w:r>
        <w:t>wykonanie izolacji przepustu.</w:t>
      </w:r>
    </w:p>
    <w:p w:rsidR="00F30288" w:rsidRDefault="00F30288" w:rsidP="00E12812">
      <w:pPr>
        <w:pStyle w:val="Nagwek1"/>
        <w:spacing w:after="0"/>
      </w:pPr>
      <w:bookmarkStart w:id="10" w:name="_Toc424359834"/>
      <w:r>
        <w:t>9. PODSTAWA PŁATNOŚCI</w:t>
      </w:r>
      <w:bookmarkEnd w:id="10"/>
    </w:p>
    <w:p w:rsidR="00F30288" w:rsidRDefault="00F30288" w:rsidP="00E12812">
      <w:pPr>
        <w:pStyle w:val="Nagwek2"/>
        <w:spacing w:after="0"/>
      </w:pPr>
      <w:r>
        <w:t>9.1. Ogólne ustalenia dotyczące podstawy płatności</w:t>
      </w:r>
    </w:p>
    <w:p w:rsidR="00F30288" w:rsidRDefault="00F30288" w:rsidP="00E12812">
      <w:r>
        <w:tab/>
        <w:t xml:space="preserve">Ogólne ustalenia dotyczące podstawy płatności podano w </w:t>
      </w:r>
      <w:r w:rsidR="00C11D52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F30288" w:rsidRDefault="00F30288" w:rsidP="00E12812">
      <w:pPr>
        <w:pStyle w:val="Nagwek2"/>
        <w:spacing w:after="0"/>
      </w:pPr>
      <w:r>
        <w:t>9.2. Cena jednostki obmiarowej</w:t>
      </w:r>
    </w:p>
    <w:p w:rsidR="00F30288" w:rsidRDefault="00F30288" w:rsidP="00E12812">
      <w:r>
        <w:tab/>
        <w:t xml:space="preserve">Cena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kompletnego przepustu obejmuje:</w:t>
      </w:r>
    </w:p>
    <w:p w:rsidR="00F30288" w:rsidRDefault="00F30288" w:rsidP="00E12812">
      <w:pPr>
        <w:numPr>
          <w:ilvl w:val="0"/>
          <w:numId w:val="1"/>
        </w:numPr>
      </w:pPr>
      <w:r>
        <w:t>roboty pomiarowe i przygotowawcze,</w:t>
      </w:r>
    </w:p>
    <w:p w:rsidR="00F30288" w:rsidRDefault="00F30288" w:rsidP="00E12812">
      <w:pPr>
        <w:numPr>
          <w:ilvl w:val="0"/>
          <w:numId w:val="1"/>
        </w:numPr>
      </w:pPr>
      <w:r>
        <w:t>wykonanie wykopu wraz z odwodnieniem,</w:t>
      </w:r>
    </w:p>
    <w:p w:rsidR="00F30288" w:rsidRDefault="00F30288" w:rsidP="00E12812">
      <w:pPr>
        <w:numPr>
          <w:ilvl w:val="0"/>
          <w:numId w:val="1"/>
        </w:numPr>
      </w:pPr>
      <w:r>
        <w:t>dostarczenie materiałów,</w:t>
      </w:r>
    </w:p>
    <w:p w:rsidR="00F30288" w:rsidRDefault="00F30288" w:rsidP="00E12812">
      <w:pPr>
        <w:numPr>
          <w:ilvl w:val="0"/>
          <w:numId w:val="1"/>
        </w:numPr>
      </w:pPr>
      <w:r>
        <w:t>wykonanie ław fundamentów i ich pielęgnację,</w:t>
      </w:r>
    </w:p>
    <w:p w:rsidR="00F30288" w:rsidRDefault="00F30288" w:rsidP="00E12812">
      <w:pPr>
        <w:numPr>
          <w:ilvl w:val="0"/>
          <w:numId w:val="1"/>
        </w:numPr>
      </w:pPr>
      <w:r>
        <w:t>wykonanie deskowania,</w:t>
      </w:r>
    </w:p>
    <w:p w:rsidR="00F30288" w:rsidRDefault="00F30288" w:rsidP="00E12812">
      <w:pPr>
        <w:numPr>
          <w:ilvl w:val="0"/>
          <w:numId w:val="1"/>
        </w:numPr>
      </w:pPr>
      <w:r>
        <w:t xml:space="preserve">montaż konstrukcji przepustu wraz ze ściankami czołowymi </w:t>
      </w:r>
      <w:r>
        <w:rPr>
          <w:vertAlign w:val="superscript"/>
        </w:rPr>
        <w:t>1)</w:t>
      </w:r>
      <w:r>
        <w:t>,</w:t>
      </w:r>
    </w:p>
    <w:p w:rsidR="00F30288" w:rsidRDefault="00F30288" w:rsidP="00E12812">
      <w:pPr>
        <w:numPr>
          <w:ilvl w:val="0"/>
          <w:numId w:val="1"/>
        </w:numPr>
      </w:pPr>
      <w:r>
        <w:t xml:space="preserve">zbrojenie i zabetonowanie konstrukcji przepustu </w:t>
      </w:r>
      <w:r>
        <w:rPr>
          <w:vertAlign w:val="superscript"/>
        </w:rPr>
        <w:t>2)</w:t>
      </w:r>
      <w:r>
        <w:t>,</w:t>
      </w:r>
    </w:p>
    <w:p w:rsidR="00F30288" w:rsidRDefault="00F30288" w:rsidP="00E12812">
      <w:pPr>
        <w:numPr>
          <w:ilvl w:val="0"/>
          <w:numId w:val="1"/>
        </w:numPr>
      </w:pPr>
      <w:r>
        <w:t>rozebranie deskowania,</w:t>
      </w:r>
    </w:p>
    <w:p w:rsidR="00F30288" w:rsidRDefault="00F30288" w:rsidP="00E12812">
      <w:pPr>
        <w:numPr>
          <w:ilvl w:val="0"/>
          <w:numId w:val="1"/>
        </w:numPr>
      </w:pPr>
      <w:r>
        <w:t>wykonanie izolacji przepustu,</w:t>
      </w:r>
    </w:p>
    <w:p w:rsidR="00F30288" w:rsidRDefault="00F30288" w:rsidP="00E12812">
      <w:pPr>
        <w:numPr>
          <w:ilvl w:val="0"/>
          <w:numId w:val="1"/>
        </w:numPr>
      </w:pPr>
      <w:r>
        <w:t>wykonanie zasypki z zagęszczeniem warstwami, zgodnie z dokumentacją projektową,</w:t>
      </w:r>
    </w:p>
    <w:p w:rsidR="00F30288" w:rsidRDefault="00F30288" w:rsidP="00E12812">
      <w:pPr>
        <w:numPr>
          <w:ilvl w:val="0"/>
          <w:numId w:val="1"/>
        </w:numPr>
      </w:pPr>
      <w:r>
        <w:t>umocnienie wlotów i wylotów,</w:t>
      </w:r>
    </w:p>
    <w:p w:rsidR="00F30288" w:rsidRDefault="00F30288" w:rsidP="00E12812">
      <w:pPr>
        <w:numPr>
          <w:ilvl w:val="0"/>
          <w:numId w:val="1"/>
        </w:numPr>
      </w:pPr>
      <w:r>
        <w:t>uporządkowanie terenu,</w:t>
      </w:r>
    </w:p>
    <w:p w:rsidR="00F30288" w:rsidRDefault="00F30288" w:rsidP="00E12812">
      <w:pPr>
        <w:numPr>
          <w:ilvl w:val="0"/>
          <w:numId w:val="1"/>
        </w:numPr>
      </w:pPr>
      <w:r>
        <w:t>wykonanie pomiarów i badań laboratoryjnych wymaganych w specyfikacji technicznej.</w:t>
      </w:r>
    </w:p>
    <w:p w:rsidR="00F30288" w:rsidRDefault="00F30288" w:rsidP="00E12812">
      <w:r>
        <w:rPr>
          <w:vertAlign w:val="superscript"/>
        </w:rPr>
        <w:t>1)</w:t>
      </w:r>
      <w:r>
        <w:t xml:space="preserve"> dla przepustów wykonywanych z elementów prefabrykowanych</w:t>
      </w:r>
    </w:p>
    <w:p w:rsidR="00F30288" w:rsidRDefault="00F30288" w:rsidP="00E12812">
      <w:r>
        <w:rPr>
          <w:vertAlign w:val="superscript"/>
        </w:rPr>
        <w:t>2)</w:t>
      </w:r>
      <w:r>
        <w:t xml:space="preserve"> dla przepustów wykonywanych na mokro.</w:t>
      </w:r>
    </w:p>
    <w:p w:rsidR="00F30288" w:rsidRDefault="00F30288" w:rsidP="00E12812">
      <w:r>
        <w:tab/>
        <w:t>Cena 1 szt. ścianki czołowej, przy samodzielnej jej realizacji, obejmuje:</w:t>
      </w:r>
    </w:p>
    <w:p w:rsidR="00F30288" w:rsidRDefault="00F30288" w:rsidP="00E12812">
      <w:pPr>
        <w:numPr>
          <w:ilvl w:val="0"/>
          <w:numId w:val="1"/>
        </w:numPr>
      </w:pPr>
      <w:r>
        <w:t>roboty pomiarowe i przygotowawcze,</w:t>
      </w:r>
    </w:p>
    <w:p w:rsidR="00F30288" w:rsidRDefault="00F30288" w:rsidP="00E12812">
      <w:pPr>
        <w:numPr>
          <w:ilvl w:val="0"/>
          <w:numId w:val="1"/>
        </w:numPr>
      </w:pPr>
      <w:r>
        <w:t>wykonanie wykopów,</w:t>
      </w:r>
    </w:p>
    <w:p w:rsidR="00F30288" w:rsidRDefault="00F30288" w:rsidP="00E12812">
      <w:pPr>
        <w:numPr>
          <w:ilvl w:val="0"/>
          <w:numId w:val="1"/>
        </w:numPr>
      </w:pPr>
      <w:r>
        <w:t>dostarczenie materiałów,</w:t>
      </w:r>
    </w:p>
    <w:p w:rsidR="00F30288" w:rsidRDefault="00F30288" w:rsidP="00E12812">
      <w:pPr>
        <w:numPr>
          <w:ilvl w:val="0"/>
          <w:numId w:val="1"/>
        </w:numPr>
      </w:pPr>
      <w:r>
        <w:t>wykonanie ścianki czołowej:</w:t>
      </w:r>
    </w:p>
    <w:p w:rsidR="00F30288" w:rsidRDefault="00F30288" w:rsidP="00E12812">
      <w:pPr>
        <w:numPr>
          <w:ilvl w:val="0"/>
          <w:numId w:val="7"/>
        </w:numPr>
      </w:pPr>
      <w:r>
        <w:t>w przypadku ścianki betonowej</w:t>
      </w:r>
    </w:p>
    <w:p w:rsidR="00F30288" w:rsidRDefault="00F30288" w:rsidP="00E12812">
      <w:pPr>
        <w:numPr>
          <w:ilvl w:val="0"/>
          <w:numId w:val="1"/>
        </w:numPr>
        <w:ind w:left="1003"/>
      </w:pPr>
      <w:r>
        <w:t>ew. wykonanie deskowania i późniejsze jego rozebranie,</w:t>
      </w:r>
    </w:p>
    <w:p w:rsidR="00F30288" w:rsidRDefault="00F30288" w:rsidP="00E12812">
      <w:pPr>
        <w:numPr>
          <w:ilvl w:val="0"/>
          <w:numId w:val="1"/>
        </w:numPr>
        <w:ind w:left="1003"/>
      </w:pPr>
      <w:r>
        <w:t>ew. zbrojenie elementów betonowych,</w:t>
      </w:r>
    </w:p>
    <w:p w:rsidR="00F30288" w:rsidRDefault="00F30288" w:rsidP="00E12812">
      <w:pPr>
        <w:numPr>
          <w:ilvl w:val="0"/>
          <w:numId w:val="1"/>
        </w:numPr>
        <w:ind w:left="1003"/>
      </w:pPr>
      <w:r>
        <w:t>betonowanie konstrukcji fundamentu, ścianki i skrzydełek lub montaż elementów z prefabrykatów,</w:t>
      </w:r>
    </w:p>
    <w:p w:rsidR="00F30288" w:rsidRDefault="00F30288" w:rsidP="00E12812">
      <w:pPr>
        <w:numPr>
          <w:ilvl w:val="0"/>
          <w:numId w:val="7"/>
        </w:numPr>
        <w:ind w:left="1003"/>
      </w:pPr>
      <w:r>
        <w:lastRenderedPageBreak/>
        <w:t>w przypadku ścianki z kamienia</w:t>
      </w:r>
    </w:p>
    <w:p w:rsidR="00F30288" w:rsidRDefault="00F30288" w:rsidP="00E12812">
      <w:pPr>
        <w:numPr>
          <w:ilvl w:val="0"/>
          <w:numId w:val="1"/>
        </w:numPr>
        <w:ind w:left="1003"/>
      </w:pPr>
      <w:r>
        <w:t>roboty murowe z kamienia łamanego,</w:t>
      </w:r>
    </w:p>
    <w:p w:rsidR="00F30288" w:rsidRDefault="00F30288" w:rsidP="00E12812">
      <w:pPr>
        <w:numPr>
          <w:ilvl w:val="12"/>
          <w:numId w:val="0"/>
        </w:numPr>
        <w:ind w:left="283" w:hanging="283"/>
      </w:pPr>
      <w:r>
        <w:t xml:space="preserve">         dla wszystkich rodzajów ścianek czołowych:</w:t>
      </w:r>
    </w:p>
    <w:p w:rsidR="00F30288" w:rsidRDefault="00F30288" w:rsidP="00E12812">
      <w:pPr>
        <w:numPr>
          <w:ilvl w:val="0"/>
          <w:numId w:val="1"/>
        </w:numPr>
        <w:ind w:left="992"/>
      </w:pPr>
      <w:r>
        <w:t xml:space="preserve">wykonanie izolacji </w:t>
      </w:r>
      <w:proofErr w:type="spellStart"/>
      <w:r>
        <w:t>przeciwwilgotnościowej</w:t>
      </w:r>
      <w:proofErr w:type="spellEnd"/>
      <w:r>
        <w:t>,</w:t>
      </w:r>
    </w:p>
    <w:p w:rsidR="00F30288" w:rsidRDefault="00F30288" w:rsidP="00E12812">
      <w:pPr>
        <w:numPr>
          <w:ilvl w:val="0"/>
          <w:numId w:val="1"/>
        </w:numPr>
        <w:ind w:left="992"/>
      </w:pPr>
      <w:r>
        <w:t>zasypka ścianki czołowej,</w:t>
      </w:r>
    </w:p>
    <w:p w:rsidR="00F30288" w:rsidRDefault="00F30288" w:rsidP="00E12812">
      <w:pPr>
        <w:numPr>
          <w:ilvl w:val="0"/>
          <w:numId w:val="1"/>
        </w:numPr>
        <w:ind w:left="992"/>
      </w:pPr>
      <w:r>
        <w:t>ew. umocnienie wlotu i wylotu,</w:t>
      </w:r>
    </w:p>
    <w:p w:rsidR="00F30288" w:rsidRDefault="00F30288" w:rsidP="00E12812">
      <w:pPr>
        <w:numPr>
          <w:ilvl w:val="0"/>
          <w:numId w:val="1"/>
        </w:numPr>
        <w:ind w:left="992"/>
      </w:pPr>
      <w:r>
        <w:t>uporządkowanie terenu,</w:t>
      </w:r>
    </w:p>
    <w:p w:rsidR="00F30288" w:rsidRDefault="00F30288" w:rsidP="00E12812">
      <w:pPr>
        <w:numPr>
          <w:ilvl w:val="0"/>
          <w:numId w:val="1"/>
        </w:numPr>
        <w:tabs>
          <w:tab w:val="left" w:pos="709"/>
          <w:tab w:val="left" w:pos="993"/>
        </w:tabs>
        <w:ind w:left="992"/>
      </w:pPr>
      <w:r>
        <w:t>wykonanie pomiarów i badań laboratoryjnych wymaganych w specyfikacji technicznej.</w:t>
      </w:r>
    </w:p>
    <w:p w:rsidR="00F30288" w:rsidRDefault="00F30288" w:rsidP="00E12812">
      <w:pPr>
        <w:pStyle w:val="Nagwek1"/>
        <w:spacing w:after="0"/>
      </w:pPr>
      <w:bookmarkStart w:id="11" w:name="_Toc424359835"/>
      <w:r>
        <w:t>10. PRZEPISY ZWIĄZANE</w:t>
      </w:r>
      <w:bookmarkEnd w:id="11"/>
    </w:p>
    <w:p w:rsidR="00F30288" w:rsidRDefault="00F30288" w:rsidP="00E12812">
      <w:pPr>
        <w:pStyle w:val="Nagwek2"/>
        <w:spacing w:after="0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842"/>
        <w:gridCol w:w="5103"/>
      </w:tblGrid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PN-B-01080</w:t>
            </w:r>
          </w:p>
        </w:tc>
        <w:tc>
          <w:tcPr>
            <w:tcW w:w="5103" w:type="dxa"/>
          </w:tcPr>
          <w:p w:rsidR="00C11D52" w:rsidRDefault="00C11D52" w:rsidP="00E12812">
            <w:r>
              <w:t>Kamień dla budownictwa i drogownictwa. Podział                           i zastosowanie wg własności fizyczno-mechanicznych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2.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PN-B-02356</w:t>
            </w:r>
          </w:p>
        </w:tc>
        <w:tc>
          <w:tcPr>
            <w:tcW w:w="5103" w:type="dxa"/>
          </w:tcPr>
          <w:p w:rsidR="00C11D52" w:rsidRDefault="00C11D52" w:rsidP="00E12812">
            <w:r>
              <w:t>Tolerancja wymiarowa w budownictwie. Tolerancja wymiarów elementów budowlanych z betonu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3.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PN-B-04101</w:t>
            </w:r>
          </w:p>
        </w:tc>
        <w:tc>
          <w:tcPr>
            <w:tcW w:w="5103" w:type="dxa"/>
          </w:tcPr>
          <w:p w:rsidR="00C11D52" w:rsidRDefault="00C11D52" w:rsidP="00E12812">
            <w:r>
              <w:t>Materiały kamienne. Oznaczenie nasiąkliwości wodą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4.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PN-B-04102</w:t>
            </w:r>
          </w:p>
        </w:tc>
        <w:tc>
          <w:tcPr>
            <w:tcW w:w="5103" w:type="dxa"/>
          </w:tcPr>
          <w:p w:rsidR="00C11D52" w:rsidRDefault="00C11D52" w:rsidP="00E12812">
            <w:r>
              <w:t>Materiały kamienne. Oznaczenie mrozoodporności metodą bezpośrednią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5.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PN-B-04110</w:t>
            </w:r>
          </w:p>
        </w:tc>
        <w:tc>
          <w:tcPr>
            <w:tcW w:w="5103" w:type="dxa"/>
          </w:tcPr>
          <w:p w:rsidR="00C11D52" w:rsidRDefault="00C11D52" w:rsidP="00E12812">
            <w:r>
              <w:t>Materiały kamienne. Oznaczenie wytrzymałości na ściskanie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6.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PN-B-04111</w:t>
            </w:r>
          </w:p>
        </w:tc>
        <w:tc>
          <w:tcPr>
            <w:tcW w:w="5103" w:type="dxa"/>
          </w:tcPr>
          <w:p w:rsidR="00C11D52" w:rsidRDefault="00C11D52" w:rsidP="00E12812">
            <w:r>
              <w:t xml:space="preserve">Materiały kamienne. Oznaczenie ścieralności na tarczy </w:t>
            </w:r>
            <w:proofErr w:type="spellStart"/>
            <w:r>
              <w:t>Boehmego</w:t>
            </w:r>
            <w:proofErr w:type="spellEnd"/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7.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PN-B-06711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mineralne. Piaski do zapraw budowlanych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8.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PN-B-06250</w:t>
            </w:r>
          </w:p>
        </w:tc>
        <w:tc>
          <w:tcPr>
            <w:tcW w:w="5103" w:type="dxa"/>
          </w:tcPr>
          <w:p w:rsidR="00C11D52" w:rsidRDefault="00C11D52" w:rsidP="00E12812">
            <w:r>
              <w:t>Beton zwykły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 xml:space="preserve">  9.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PN-B-06251</w:t>
            </w:r>
          </w:p>
        </w:tc>
        <w:tc>
          <w:tcPr>
            <w:tcW w:w="5103" w:type="dxa"/>
          </w:tcPr>
          <w:p w:rsidR="00C11D52" w:rsidRDefault="00C11D52" w:rsidP="00E12812">
            <w:r>
              <w:t>Roboty betonowe i żelbetowe. Wymagania techniczne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10.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PN-B-06261</w:t>
            </w:r>
          </w:p>
        </w:tc>
        <w:tc>
          <w:tcPr>
            <w:tcW w:w="5103" w:type="dxa"/>
          </w:tcPr>
          <w:p w:rsidR="00C11D52" w:rsidRDefault="00C11D52" w:rsidP="00E12812">
            <w:r>
              <w:t>Nieniszczące badania konstrukcji z betonu. Metoda ultradźwiękowa badania wytrzymałości betonu na ściskanie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11.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PN-B-06262</w:t>
            </w:r>
          </w:p>
        </w:tc>
        <w:tc>
          <w:tcPr>
            <w:tcW w:w="5103" w:type="dxa"/>
          </w:tcPr>
          <w:p w:rsidR="00C11D52" w:rsidRDefault="00C11D52" w:rsidP="00E12812">
            <w:r>
              <w:t xml:space="preserve">Metoda </w:t>
            </w:r>
            <w:proofErr w:type="spellStart"/>
            <w:r>
              <w:t>sklerometryczna</w:t>
            </w:r>
            <w:proofErr w:type="spellEnd"/>
            <w:r>
              <w:t xml:space="preserve"> badania wytrzymałości betonu na ściskanie za pomocą młotka SCHMIDTA typu N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12.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PN-B-06712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 do betonu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13.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PN-B-06714-12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mineralne. Badania. Oznaczenie zawartości zanieczyszczeń obcych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14.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PN-B-06714-13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mineralne. Badania. Oznaczanie zawartości pyłów mineralnych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15.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PN-B-06714-15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mineralne. Badania. Oznaczenie składu ziarnowego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16.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PN-B-06714-16</w:t>
            </w:r>
          </w:p>
        </w:tc>
        <w:tc>
          <w:tcPr>
            <w:tcW w:w="5103" w:type="dxa"/>
          </w:tcPr>
          <w:p w:rsidR="00C11D52" w:rsidRDefault="00C11D52" w:rsidP="00E12812">
            <w:r>
              <w:t xml:space="preserve">Kruszywa mineralne. Badania. Oznaczenie kształtu </w:t>
            </w:r>
            <w:proofErr w:type="spellStart"/>
            <w:r>
              <w:t>ziarn</w:t>
            </w:r>
            <w:proofErr w:type="spellEnd"/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17.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PN-B-06714-18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mineralne. Badania. Oznaczenie nasiąkliwości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18.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PN-B-06714-34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Kruszywa mineralne. Badania. Oznaczenie reaktywności alkalicznej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19.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PN-B-11112</w:t>
            </w:r>
          </w:p>
        </w:tc>
        <w:tc>
          <w:tcPr>
            <w:tcW w:w="5103" w:type="dxa"/>
          </w:tcPr>
          <w:p w:rsidR="00C11D52" w:rsidRDefault="00C11D52" w:rsidP="00E12812">
            <w:r>
              <w:t>Kruszywo mineralne. Kruszywa łamane do nawierzchni drogowych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20.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PN-B-14501</w:t>
            </w:r>
          </w:p>
        </w:tc>
        <w:tc>
          <w:tcPr>
            <w:tcW w:w="5103" w:type="dxa"/>
          </w:tcPr>
          <w:p w:rsidR="00C11D52" w:rsidRDefault="00C11D52" w:rsidP="00E12812">
            <w:r>
              <w:t>Zaprawy budowlane zwykłe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21.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PN-B-19701</w:t>
            </w:r>
          </w:p>
        </w:tc>
        <w:tc>
          <w:tcPr>
            <w:tcW w:w="5103" w:type="dxa"/>
          </w:tcPr>
          <w:p w:rsidR="00C11D52" w:rsidRDefault="00C11D52" w:rsidP="00E12812">
            <w:r>
              <w:t>Cement. Cement powszechnego użytku. Skład, wymagania             i ocena zgodności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22.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PN-B-23010</w:t>
            </w:r>
          </w:p>
        </w:tc>
        <w:tc>
          <w:tcPr>
            <w:tcW w:w="5103" w:type="dxa"/>
          </w:tcPr>
          <w:p w:rsidR="00C11D52" w:rsidRDefault="00C11D52" w:rsidP="00E12812">
            <w:r>
              <w:t>Domieszki do betonu. Klasyfikacja i określenia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23.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PN-B-24622</w:t>
            </w:r>
          </w:p>
        </w:tc>
        <w:tc>
          <w:tcPr>
            <w:tcW w:w="5103" w:type="dxa"/>
          </w:tcPr>
          <w:p w:rsidR="00C11D52" w:rsidRDefault="00C11D52" w:rsidP="00E12812">
            <w:r>
              <w:t>Roztwór asfaltowy do gruntowania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24.</w:t>
            </w:r>
          </w:p>
        </w:tc>
        <w:tc>
          <w:tcPr>
            <w:tcW w:w="1842" w:type="dxa"/>
          </w:tcPr>
          <w:p w:rsidR="00C11D52" w:rsidRDefault="00C11D52" w:rsidP="00E12812">
            <w:r>
              <w:t>PN-B-32250</w:t>
            </w:r>
          </w:p>
        </w:tc>
        <w:tc>
          <w:tcPr>
            <w:tcW w:w="5103" w:type="dxa"/>
          </w:tcPr>
          <w:p w:rsidR="00C11D52" w:rsidRDefault="00C11D52" w:rsidP="00E12812">
            <w:r>
              <w:t>Materiały budowlane. Woda do betonów i zapraw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25.</w:t>
            </w:r>
          </w:p>
        </w:tc>
        <w:tc>
          <w:tcPr>
            <w:tcW w:w="1842" w:type="dxa"/>
          </w:tcPr>
          <w:p w:rsidR="00C11D52" w:rsidRDefault="00C11D52" w:rsidP="00E12812">
            <w:r>
              <w:t>PN-C-96177</w:t>
            </w:r>
          </w:p>
        </w:tc>
        <w:tc>
          <w:tcPr>
            <w:tcW w:w="5103" w:type="dxa"/>
          </w:tcPr>
          <w:p w:rsidR="00C11D52" w:rsidRDefault="00C11D52" w:rsidP="00E12812">
            <w:r>
              <w:t>Lepik asfaltowy bez wypełniaczy stosowany na gorąco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26.</w:t>
            </w:r>
          </w:p>
        </w:tc>
        <w:tc>
          <w:tcPr>
            <w:tcW w:w="1842" w:type="dxa"/>
          </w:tcPr>
          <w:p w:rsidR="00C11D52" w:rsidRDefault="00C11D52" w:rsidP="00E12812">
            <w:r>
              <w:t>PN-D-95017</w:t>
            </w:r>
          </w:p>
        </w:tc>
        <w:tc>
          <w:tcPr>
            <w:tcW w:w="5103" w:type="dxa"/>
          </w:tcPr>
          <w:p w:rsidR="00C11D52" w:rsidRDefault="00C11D52" w:rsidP="00E12812">
            <w:r>
              <w:t>Surowiec drzewny. Drewno tartaczne iglaste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27.</w:t>
            </w:r>
          </w:p>
        </w:tc>
        <w:tc>
          <w:tcPr>
            <w:tcW w:w="1842" w:type="dxa"/>
          </w:tcPr>
          <w:p w:rsidR="00C11D52" w:rsidRDefault="00C11D52" w:rsidP="00E12812">
            <w:r>
              <w:t>PN-D-96000</w:t>
            </w:r>
          </w:p>
        </w:tc>
        <w:tc>
          <w:tcPr>
            <w:tcW w:w="5103" w:type="dxa"/>
          </w:tcPr>
          <w:p w:rsidR="00C11D52" w:rsidRDefault="00C11D52" w:rsidP="00E12812">
            <w:r>
              <w:t>Tarcica iglasta ogólnego przeznaczenia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28.</w:t>
            </w:r>
          </w:p>
        </w:tc>
        <w:tc>
          <w:tcPr>
            <w:tcW w:w="1842" w:type="dxa"/>
          </w:tcPr>
          <w:p w:rsidR="00C11D52" w:rsidRDefault="00C11D52" w:rsidP="00E12812">
            <w:r>
              <w:t>PN-D-96002</w:t>
            </w:r>
          </w:p>
        </w:tc>
        <w:tc>
          <w:tcPr>
            <w:tcW w:w="5103" w:type="dxa"/>
          </w:tcPr>
          <w:p w:rsidR="00C11D52" w:rsidRDefault="00C11D52" w:rsidP="00E12812">
            <w:r>
              <w:t>Tarcica liściasta ogólnego przeznaczenia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29.</w:t>
            </w:r>
          </w:p>
        </w:tc>
        <w:tc>
          <w:tcPr>
            <w:tcW w:w="1842" w:type="dxa"/>
          </w:tcPr>
          <w:p w:rsidR="00C11D52" w:rsidRDefault="00C11D52" w:rsidP="00E12812">
            <w:r>
              <w:t>PN-H-93215</w:t>
            </w:r>
          </w:p>
        </w:tc>
        <w:tc>
          <w:tcPr>
            <w:tcW w:w="5103" w:type="dxa"/>
          </w:tcPr>
          <w:p w:rsidR="00C11D52" w:rsidRDefault="00C11D52" w:rsidP="00E12812">
            <w:r>
              <w:t>Walcówka i pręty stalowe do zbrojenia betonu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30.</w:t>
            </w:r>
          </w:p>
        </w:tc>
        <w:tc>
          <w:tcPr>
            <w:tcW w:w="1842" w:type="dxa"/>
          </w:tcPr>
          <w:p w:rsidR="00C11D52" w:rsidRDefault="00C11D52" w:rsidP="00E12812">
            <w:r>
              <w:t>PN-M-82010</w:t>
            </w:r>
          </w:p>
        </w:tc>
        <w:tc>
          <w:tcPr>
            <w:tcW w:w="5103" w:type="dxa"/>
          </w:tcPr>
          <w:p w:rsidR="00C11D52" w:rsidRDefault="00C11D52" w:rsidP="00E12812">
            <w:r>
              <w:t>Podkładki kwadratowe w konstrukcjach drewnianych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31.</w:t>
            </w:r>
          </w:p>
        </w:tc>
        <w:tc>
          <w:tcPr>
            <w:tcW w:w="1842" w:type="dxa"/>
          </w:tcPr>
          <w:p w:rsidR="00C11D52" w:rsidRDefault="00C11D52" w:rsidP="00E12812">
            <w:r>
              <w:t>PN-M-82121</w:t>
            </w:r>
          </w:p>
        </w:tc>
        <w:tc>
          <w:tcPr>
            <w:tcW w:w="5103" w:type="dxa"/>
          </w:tcPr>
          <w:p w:rsidR="00C11D52" w:rsidRDefault="00C11D52" w:rsidP="00E12812">
            <w:r>
              <w:t>Śruby ze łbem kwadratowym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32.</w:t>
            </w:r>
          </w:p>
        </w:tc>
        <w:tc>
          <w:tcPr>
            <w:tcW w:w="1842" w:type="dxa"/>
          </w:tcPr>
          <w:p w:rsidR="00C11D52" w:rsidRDefault="00C11D52" w:rsidP="00E12812">
            <w:r>
              <w:t>PN-M-82503</w:t>
            </w:r>
          </w:p>
        </w:tc>
        <w:tc>
          <w:tcPr>
            <w:tcW w:w="5103" w:type="dxa"/>
          </w:tcPr>
          <w:p w:rsidR="00C11D52" w:rsidRDefault="00C11D52" w:rsidP="00E12812">
            <w:r>
              <w:t>Wkręty do drewna ze łbem stożkowym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33.</w:t>
            </w:r>
          </w:p>
        </w:tc>
        <w:tc>
          <w:tcPr>
            <w:tcW w:w="1842" w:type="dxa"/>
          </w:tcPr>
          <w:p w:rsidR="00C11D52" w:rsidRDefault="00C11D52" w:rsidP="00E12812">
            <w:r>
              <w:t>PN-M-82505</w:t>
            </w:r>
          </w:p>
        </w:tc>
        <w:tc>
          <w:tcPr>
            <w:tcW w:w="5103" w:type="dxa"/>
          </w:tcPr>
          <w:p w:rsidR="00C11D52" w:rsidRDefault="00C11D52" w:rsidP="00E12812">
            <w:r>
              <w:t>Wkręty do drewna ze łbem kulistym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34.</w:t>
            </w:r>
          </w:p>
        </w:tc>
        <w:tc>
          <w:tcPr>
            <w:tcW w:w="1842" w:type="dxa"/>
          </w:tcPr>
          <w:p w:rsidR="00C11D52" w:rsidRDefault="00C11D52" w:rsidP="00E12812">
            <w:r>
              <w:t>PN-S-02205</w:t>
            </w:r>
          </w:p>
        </w:tc>
        <w:tc>
          <w:tcPr>
            <w:tcW w:w="5103" w:type="dxa"/>
          </w:tcPr>
          <w:p w:rsidR="00C11D52" w:rsidRDefault="00C11D52" w:rsidP="00E12812">
            <w:r>
              <w:t>Drogi samochodowe. Roboty ziemne. Wymagania i badania</w:t>
            </w:r>
          </w:p>
        </w:tc>
      </w:tr>
    </w:tbl>
    <w:p w:rsidR="00F30288" w:rsidRDefault="00F30288" w:rsidP="00E12812"/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842"/>
        <w:gridCol w:w="5103"/>
      </w:tblGrid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35.</w:t>
            </w:r>
          </w:p>
        </w:tc>
        <w:tc>
          <w:tcPr>
            <w:tcW w:w="1842" w:type="dxa"/>
          </w:tcPr>
          <w:p w:rsidR="00C11D52" w:rsidRDefault="00C11D52" w:rsidP="00E12812">
            <w:r>
              <w:t>BN-87/5028-12</w:t>
            </w:r>
          </w:p>
        </w:tc>
        <w:tc>
          <w:tcPr>
            <w:tcW w:w="5103" w:type="dxa"/>
          </w:tcPr>
          <w:p w:rsidR="00C11D52" w:rsidRDefault="00C11D52" w:rsidP="00E12812">
            <w:r>
              <w:t xml:space="preserve">Gwoździe budowlane. Gwoździe z trzpieniem gładkim, </w:t>
            </w:r>
            <w:r>
              <w:lastRenderedPageBreak/>
              <w:t>okrągłym i kwadratowym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lastRenderedPageBreak/>
              <w:t>36.</w:t>
            </w:r>
          </w:p>
        </w:tc>
        <w:tc>
          <w:tcPr>
            <w:tcW w:w="1842" w:type="dxa"/>
          </w:tcPr>
          <w:p w:rsidR="00C11D52" w:rsidRDefault="00C11D52" w:rsidP="00E12812">
            <w:r>
              <w:t>BN-88/6731-08</w:t>
            </w:r>
          </w:p>
        </w:tc>
        <w:tc>
          <w:tcPr>
            <w:tcW w:w="5103" w:type="dxa"/>
          </w:tcPr>
          <w:p w:rsidR="00C11D52" w:rsidRDefault="00C11D52" w:rsidP="00E12812">
            <w:r>
              <w:t>Cement. Transport i przechowywanie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37.</w:t>
            </w:r>
          </w:p>
        </w:tc>
        <w:tc>
          <w:tcPr>
            <w:tcW w:w="1842" w:type="dxa"/>
          </w:tcPr>
          <w:p w:rsidR="00C11D52" w:rsidRDefault="00C11D52" w:rsidP="00E12812">
            <w:r>
              <w:t>BN-67/6747-14</w:t>
            </w:r>
          </w:p>
        </w:tc>
        <w:tc>
          <w:tcPr>
            <w:tcW w:w="5103" w:type="dxa"/>
          </w:tcPr>
          <w:p w:rsidR="00C11D52" w:rsidRDefault="00C11D52" w:rsidP="00E12812">
            <w:r>
              <w:t>Sposoby zabezpieczenia wyrobów kamiennych podczas transportu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38.</w:t>
            </w:r>
          </w:p>
        </w:tc>
        <w:tc>
          <w:tcPr>
            <w:tcW w:w="1842" w:type="dxa"/>
          </w:tcPr>
          <w:p w:rsidR="00C11D52" w:rsidRDefault="00C11D52" w:rsidP="00E12812">
            <w:r>
              <w:t>BN-79/6751-01</w:t>
            </w:r>
          </w:p>
        </w:tc>
        <w:tc>
          <w:tcPr>
            <w:tcW w:w="5103" w:type="dxa"/>
          </w:tcPr>
          <w:p w:rsidR="00C11D52" w:rsidRDefault="00C11D52" w:rsidP="00E12812">
            <w:r>
              <w:t>Materiały izolacji przeciwwilgociowej. Papa asfaltowa na taśmie aluminiowej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39.</w:t>
            </w:r>
          </w:p>
        </w:tc>
        <w:tc>
          <w:tcPr>
            <w:tcW w:w="1842" w:type="dxa"/>
          </w:tcPr>
          <w:p w:rsidR="00C11D52" w:rsidRDefault="00C11D52" w:rsidP="00E12812">
            <w:r>
              <w:t>BN-88/6751-03</w:t>
            </w:r>
          </w:p>
        </w:tc>
        <w:tc>
          <w:tcPr>
            <w:tcW w:w="5103" w:type="dxa"/>
          </w:tcPr>
          <w:p w:rsidR="00C11D52" w:rsidRDefault="00C11D52" w:rsidP="00E12812">
            <w:r>
              <w:t>Papa asfaltowa na welonie z włókien szklanych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40.</w:t>
            </w:r>
          </w:p>
        </w:tc>
        <w:tc>
          <w:tcPr>
            <w:tcW w:w="1842" w:type="dxa"/>
          </w:tcPr>
          <w:p w:rsidR="00C11D52" w:rsidRDefault="00C11D52" w:rsidP="00E12812">
            <w:r>
              <w:t>BN-69/7122-11</w:t>
            </w:r>
          </w:p>
        </w:tc>
        <w:tc>
          <w:tcPr>
            <w:tcW w:w="5103" w:type="dxa"/>
          </w:tcPr>
          <w:p w:rsidR="00C11D52" w:rsidRDefault="00C11D52" w:rsidP="00E12812">
            <w:r>
              <w:t>Płyty pilśniowe z drewna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41.</w:t>
            </w:r>
          </w:p>
        </w:tc>
        <w:tc>
          <w:tcPr>
            <w:tcW w:w="1842" w:type="dxa"/>
          </w:tcPr>
          <w:p w:rsidR="00C11D52" w:rsidRDefault="00C11D52" w:rsidP="00E12812">
            <w:r>
              <w:t>BN-74/8841-19</w:t>
            </w:r>
          </w:p>
        </w:tc>
        <w:tc>
          <w:tcPr>
            <w:tcW w:w="5103" w:type="dxa"/>
          </w:tcPr>
          <w:p w:rsidR="00C11D52" w:rsidRDefault="00C11D52" w:rsidP="00E12812">
            <w:r>
              <w:t>Roboty murowe. Mury z kamienia naturalnego. Wymagania i badania przy odbiorze</w:t>
            </w:r>
          </w:p>
        </w:tc>
      </w:tr>
      <w:tr w:rsidR="00C11D52">
        <w:tc>
          <w:tcPr>
            <w:tcW w:w="496" w:type="dxa"/>
          </w:tcPr>
          <w:p w:rsidR="00C11D52" w:rsidRDefault="00C11D52" w:rsidP="00E12812">
            <w:pPr>
              <w:jc w:val="center"/>
            </w:pPr>
            <w:r>
              <w:t>42.</w:t>
            </w:r>
          </w:p>
        </w:tc>
        <w:tc>
          <w:tcPr>
            <w:tcW w:w="1842" w:type="dxa"/>
          </w:tcPr>
          <w:p w:rsidR="00C11D52" w:rsidRDefault="00C11D52" w:rsidP="00E12812">
            <w:r>
              <w:t>BN-73/9081-02</w:t>
            </w:r>
          </w:p>
        </w:tc>
        <w:tc>
          <w:tcPr>
            <w:tcW w:w="5103" w:type="dxa"/>
          </w:tcPr>
          <w:p w:rsidR="00C11D52" w:rsidRDefault="00C11D52" w:rsidP="00E12812">
            <w:r>
              <w:t>Formy stalowe do produkcji elementów budowlanych z betonu kruszywowego. Wymagania i badania</w:t>
            </w:r>
          </w:p>
        </w:tc>
      </w:tr>
    </w:tbl>
    <w:p w:rsidR="00F30288" w:rsidRDefault="00F30288" w:rsidP="00E12812">
      <w:pPr>
        <w:pStyle w:val="Nagwek2"/>
        <w:spacing w:after="0"/>
      </w:pPr>
      <w:r>
        <w:t>10.2. Inne dokumenty</w:t>
      </w:r>
    </w:p>
    <w:p w:rsidR="00F30288" w:rsidRDefault="00F30288" w:rsidP="00E12812">
      <w:pPr>
        <w:numPr>
          <w:ilvl w:val="0"/>
          <w:numId w:val="8"/>
        </w:numPr>
      </w:pPr>
      <w:r>
        <w:t>Instrukcja ITB 206/77. Instrukcja stosowania pyłów lotnych do betonów kruszywowych.</w:t>
      </w:r>
    </w:p>
    <w:p w:rsidR="00F30288" w:rsidRDefault="00F30288" w:rsidP="00E12812">
      <w:pPr>
        <w:numPr>
          <w:ilvl w:val="0"/>
          <w:numId w:val="8"/>
        </w:numPr>
      </w:pPr>
      <w:r>
        <w:t xml:space="preserve">Warunki techniczne. Drogowe kationowe emulsje asfaltowe. </w:t>
      </w:r>
      <w:proofErr w:type="spellStart"/>
      <w:r>
        <w:t>IBDiM</w:t>
      </w:r>
      <w:proofErr w:type="spellEnd"/>
      <w:r>
        <w:t xml:space="preserve"> - 1994 r.</w:t>
      </w:r>
    </w:p>
    <w:p w:rsidR="00F30288" w:rsidRDefault="00F30288" w:rsidP="00E12812">
      <w:pPr>
        <w:numPr>
          <w:ilvl w:val="0"/>
          <w:numId w:val="8"/>
        </w:numPr>
      </w:pPr>
      <w:r>
        <w:t>Wymagania i zalecenia dotyczące wykonywania betonów do konstrukcji mostowych. GDDP, Warszawa, 1990 r.</w:t>
      </w:r>
    </w:p>
    <w:sectPr w:rsidR="00F30288" w:rsidSect="001A2426">
      <w:headerReference w:type="even" r:id="rId8"/>
      <w:headerReference w:type="first" r:id="rId9"/>
      <w:pgSz w:w="11907" w:h="16840" w:code="9"/>
      <w:pgMar w:top="1418" w:right="1418" w:bottom="1418" w:left="2268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04C8" w:rsidRDefault="004904C8">
      <w:r>
        <w:separator/>
      </w:r>
    </w:p>
  </w:endnote>
  <w:endnote w:type="continuationSeparator" w:id="0">
    <w:p w:rsidR="004904C8" w:rsidRDefault="004904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9F4E6A14-DE92-46DF-A84C-DA3F8CE2317A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2" w:fontKey="{7252DD7B-33D5-4836-91E1-FCA6F95E9D58}"/>
    <w:embedBold r:id="rId3" w:fontKey="{263BE948-54C7-44C8-9B55-91699655DBA3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4" w:fontKey="{45938999-889D-41F7-B177-C211B675FA06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884FE7CE-EDE5-411F-9BA8-5F32F0DB012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EA92561B-7428-4A3D-9F73-AED6A07C1570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7" w:fontKey="{63036E95-025A-4CA6-921D-45E35A75004C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8" w:fontKey="{48165CFA-31DF-41E2-8D3C-22BDBFE802E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04C8" w:rsidRDefault="004904C8">
      <w:r>
        <w:separator/>
      </w:r>
    </w:p>
  </w:footnote>
  <w:footnote w:type="continuationSeparator" w:id="0">
    <w:p w:rsidR="004904C8" w:rsidRDefault="004904C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2426" w:rsidRDefault="001A2426">
    <w:pPr>
      <w:rPr>
        <w:sz w:val="19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0288" w:rsidRDefault="00F30288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96827A34"/>
    <w:lvl w:ilvl="0">
      <w:numFmt w:val="bullet"/>
      <w:lvlText w:val="*"/>
      <w:lvlJc w:val="left"/>
    </w:lvl>
  </w:abstractNum>
  <w:abstractNum w:abstractNumId="1">
    <w:nsid w:val="1DC24DA9"/>
    <w:multiLevelType w:val="singleLevel"/>
    <w:tmpl w:val="F0021E6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>
    <w:nsid w:val="34FF6076"/>
    <w:multiLevelType w:val="singleLevel"/>
    <w:tmpl w:val="995A9674"/>
    <w:lvl w:ilvl="0">
      <w:start w:val="43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">
    <w:nsid w:val="45797958"/>
    <w:multiLevelType w:val="singleLevel"/>
    <w:tmpl w:val="F0021E6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>
    <w:nsid w:val="4C552896"/>
    <w:multiLevelType w:val="singleLevel"/>
    <w:tmpl w:val="8A8222AC"/>
    <w:lvl w:ilvl="0">
      <w:start w:val="4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>
    <w:nsid w:val="55DA4869"/>
    <w:multiLevelType w:val="singleLevel"/>
    <w:tmpl w:val="F0021E62"/>
    <w:lvl w:ilvl="0">
      <w:start w:val="1"/>
      <w:numFmt w:val="lowerLetter"/>
      <w:lvlText w:val="%1)"/>
      <w:legacy w:legacy="1" w:legacySpace="0" w:legacyIndent="283"/>
      <w:lvlJc w:val="left"/>
      <w:pPr>
        <w:ind w:left="991" w:hanging="283"/>
      </w:pPr>
    </w:lvl>
  </w:abstractNum>
  <w:abstractNum w:abstractNumId="6">
    <w:nsid w:val="736E0CFD"/>
    <w:multiLevelType w:val="singleLevel"/>
    <w:tmpl w:val="F0021E6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4"/>
        </w:rPr>
      </w:lvl>
    </w:lvlOverride>
  </w:num>
  <w:num w:numId="3">
    <w:abstractNumId w:val="3"/>
  </w:num>
  <w:num w:numId="4">
    <w:abstractNumId w:val="6"/>
  </w:num>
  <w:num w:numId="5">
    <w:abstractNumId w:val="1"/>
  </w:num>
  <w:num w:numId="6">
    <w:abstractNumId w:val="4"/>
  </w:num>
  <w:num w:numId="7">
    <w:abstractNumId w:val="5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F30288"/>
    <w:rsid w:val="0005584E"/>
    <w:rsid w:val="00194F79"/>
    <w:rsid w:val="001A2426"/>
    <w:rsid w:val="00203BDA"/>
    <w:rsid w:val="002F558F"/>
    <w:rsid w:val="003F7DC0"/>
    <w:rsid w:val="004904C8"/>
    <w:rsid w:val="004B3C78"/>
    <w:rsid w:val="00932109"/>
    <w:rsid w:val="009968DF"/>
    <w:rsid w:val="00A508BE"/>
    <w:rsid w:val="00AC727B"/>
    <w:rsid w:val="00B637BE"/>
    <w:rsid w:val="00C04C29"/>
    <w:rsid w:val="00C11D52"/>
    <w:rsid w:val="00D1051F"/>
    <w:rsid w:val="00D215D3"/>
    <w:rsid w:val="00E12812"/>
    <w:rsid w:val="00E178F5"/>
    <w:rsid w:val="00E24FD2"/>
    <w:rsid w:val="00F30288"/>
    <w:rsid w:val="00F559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4B3C78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4B3C7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4B3C7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4B3C78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4B3C78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4B3C78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4B3C78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4B3C78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4B3C78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4B3C78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4B3C78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4B3C78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4B3C78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4B3C78"/>
  </w:style>
  <w:style w:type="paragraph" w:customStyle="1" w:styleId="StylIwony">
    <w:name w:val="Styl Iwony"/>
    <w:basedOn w:val="Normalny"/>
    <w:rsid w:val="004B3C78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4B3C78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4B3C78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4B3C78"/>
  </w:style>
  <w:style w:type="paragraph" w:customStyle="1" w:styleId="tekstost">
    <w:name w:val="tekst ost"/>
    <w:basedOn w:val="Normalny"/>
    <w:rsid w:val="004B3C78"/>
  </w:style>
  <w:style w:type="character" w:styleId="Odwoanieprzypisudolnego">
    <w:name w:val="footnote reference"/>
    <w:basedOn w:val="Domylnaczcionkaakapitu"/>
    <w:semiHidden/>
    <w:rsid w:val="004B3C78"/>
    <w:rPr>
      <w:vertAlign w:val="superscript"/>
    </w:rPr>
  </w:style>
  <w:style w:type="paragraph" w:customStyle="1" w:styleId="Standardowytekst">
    <w:name w:val="Standardowy.tekst"/>
    <w:link w:val="StandardowytekstZnak"/>
    <w:rsid w:val="00E12812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andardowytekstZnak">
    <w:name w:val="Standardowy.tekst Znak"/>
    <w:link w:val="Standardowytekst"/>
    <w:locked/>
    <w:rsid w:val="00E12812"/>
  </w:style>
  <w:style w:type="paragraph" w:styleId="Tekstdymka">
    <w:name w:val="Balloon Text"/>
    <w:basedOn w:val="Normalny"/>
    <w:link w:val="TekstdymkaZnak"/>
    <w:rsid w:val="00E1281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E128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4</TotalTime>
  <Pages>15</Pages>
  <Words>5855</Words>
  <Characters>35131</Characters>
  <Application>Microsoft Office Word</Application>
  <DocSecurity>0</DocSecurity>
  <Lines>292</Lines>
  <Paragraphs>81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55</vt:i4>
      </vt:variant>
    </vt:vector>
  </HeadingPairs>
  <TitlesOfParts>
    <vt:vector size="56" baseType="lpstr">
      <vt:lpstr>D-03.01.01</vt:lpstr>
      <vt:lpstr>1. WSTĘP</vt:lpstr>
      <vt:lpstr>    1.2. Zakres stosowania SST</vt:lpstr>
      <vt:lpstr>    1.3. Zakres robót objętych SST</vt:lpstr>
      <vt:lpstr>    1.4. Określenia podstawowe</vt:lpstr>
      <vt:lpstr>    1.5. Ogólne wymagania dotyczące robót </vt:lpstr>
      <vt:lpstr>2. MATERIAŁY</vt:lpstr>
      <vt:lpstr>    2.1. Ogólne wymagania dotyczące materiałów</vt:lpstr>
      <vt:lpstr>    2.2. Rodzaje materiałów</vt:lpstr>
      <vt:lpstr>    2.3. Beton i jego składniki</vt:lpstr>
      <vt:lpstr>    2.4. Materiały izolacyjne</vt:lpstr>
      <vt:lpstr>    2.5. Elementy deskowania konstrukcji betonowych i żelbetowych</vt:lpstr>
      <vt:lpstr>    2.6. Żelbetowe elementy prefabrykowane</vt:lpstr>
      <vt:lpstr>    2.7. Materiały na ławy fundamentowe</vt:lpstr>
      <vt:lpstr>    2.8. Kamień łamany do ścianek czołowych</vt:lpstr>
      <vt:lpstr>    2.9. Zaprawa cementowa</vt:lpstr>
      <vt:lpstr>3. SPRZĘT</vt:lpstr>
      <vt:lpstr>    3.1. Ogólne wymagania dotyczące sprzętu</vt:lpstr>
      <vt:lpstr>    3.2. Sprzęt do wykonywania przepustów</vt:lpstr>
      <vt:lpstr>4. TRANSPORT</vt:lpstr>
      <vt:lpstr>    4.1. Ogólne wymagania dotyczące transportu</vt:lpstr>
      <vt:lpstr>    4.2. Transport materiałów</vt:lpstr>
      <vt:lpstr>5. WYKONANIE ROBÓT</vt:lpstr>
      <vt:lpstr>    5.1. Ogólne zasady wykonania robót</vt:lpstr>
      <vt:lpstr>    5.2. Roboty przygotowawcze</vt:lpstr>
      <vt:lpstr>    5.3. Roboty ziemne</vt:lpstr>
      <vt:lpstr>    5.4. Umocnienie wlotów i wylotów</vt:lpstr>
      <vt:lpstr>    5.5. Ławy fundamentowe pod przepustami</vt:lpstr>
      <vt:lpstr>    5.6. Roboty betonowe</vt:lpstr>
      <vt:lpstr>    5.7. Wykonanie betonowych elementów prefabrykowanych</vt:lpstr>
      <vt:lpstr>    5.8. Montaż betonowych elementów prefabrykowanych przepustu i ścianek czołowych</vt:lpstr>
      <vt:lpstr>    5.9. Wykonanie ścianki czołowej z kamienia łamanego</vt:lpstr>
      <vt:lpstr>    5.10. Izolacja przepustów</vt:lpstr>
      <vt:lpstr>6. KONTROLA JAKOŚCI ROBÓT</vt:lpstr>
      <vt:lpstr>    6.1. Ogólne zasady kontroli jakości robót</vt:lpstr>
      <vt:lpstr>    6.2. Kontrola prawidłowości wykonania robót przygotowawczych i robót ziemnych</vt:lpstr>
      <vt:lpstr>    6.3. Kontrola robót betonowych i żelbetowych</vt:lpstr>
      <vt:lpstr>    </vt:lpstr>
      <vt:lpstr>    6.4. Kontrola wykonania ścianki czołowej z kamienia łamanego</vt:lpstr>
      <vt:lpstr>    6.5. Kontrola wykonania umocnienia wlotów i wylotów</vt:lpstr>
      <vt:lpstr>    6.6. Kontrola wykonania ławy fundamentowej</vt:lpstr>
      <vt:lpstr>    6.7. Kontrola wykonania elementów prefabrykowanych</vt:lpstr>
      <vt:lpstr>    6.8. Kontrola połączenia prefabrykatów</vt:lpstr>
      <vt:lpstr>    6.9. Kontrola izolacji ścian przepustu</vt:lpstr>
      <vt:lpstr>7. OBMIAR ROBÓT</vt:lpstr>
      <vt:lpstr>    7.1. Ogólne zasady obmiaru robót</vt:lpstr>
      <vt:lpstr>    7.2. Jednostka obmiarowa</vt:lpstr>
      <vt:lpstr>8. ODBIÓR ROBÓT</vt:lpstr>
      <vt:lpstr>    8.1. Ogólne zasady odbioru robót</vt:lpstr>
      <vt:lpstr>    8.2. Odbiór robót zanikających i ulegających zakryciu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</vt:vector>
  </TitlesOfParts>
  <Company>Warszawa      Skaryszewska 19</Company>
  <LinksUpToDate>false</LinksUpToDate>
  <CharactersWithSpaces>40905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D-03.01.01</dc:title>
  <dc:subject>ost</dc:subject>
  <dc:creator>BZD BDIM Sp. z o.o.</dc:creator>
  <cp:keywords>specyfikacje, drogi, drogownictwo, ost</cp:keywords>
  <dc:description>Przepusty pod koroną drogi</dc:description>
  <cp:lastModifiedBy>Kompuer</cp:lastModifiedBy>
  <cp:revision>6</cp:revision>
  <cp:lastPrinted>1998-07-10T12:29:00Z</cp:lastPrinted>
  <dcterms:created xsi:type="dcterms:W3CDTF">2014-08-26T17:49:00Z</dcterms:created>
  <dcterms:modified xsi:type="dcterms:W3CDTF">2018-02-10T18:35:00Z</dcterms:modified>
</cp:coreProperties>
</file>